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21BC" w14:textId="7344B53E" w:rsidR="00B52969" w:rsidRPr="002C318F" w:rsidRDefault="00D050AE" w:rsidP="00A34584">
      <w:pPr>
        <w:pStyle w:val="Antrat"/>
      </w:pPr>
      <w:r>
        <w:rPr>
          <w:noProof/>
        </w:rPr>
        <mc:AlternateContent>
          <mc:Choice Requires="wps">
            <w:drawing>
              <wp:anchor distT="0" distB="0" distL="114300" distR="114300" simplePos="0" relativeHeight="251659264" behindDoc="0" locked="0" layoutInCell="1" allowOverlap="1" wp14:anchorId="2DE9F2DA" wp14:editId="7EEB55BA">
                <wp:simplePos x="0" y="0"/>
                <wp:positionH relativeFrom="column">
                  <wp:posOffset>4606290</wp:posOffset>
                </wp:positionH>
                <wp:positionV relativeFrom="paragraph">
                  <wp:posOffset>-689610</wp:posOffset>
                </wp:positionV>
                <wp:extent cx="1695450" cy="657225"/>
                <wp:effectExtent l="0" t="0" r="19050" b="28575"/>
                <wp:wrapNone/>
                <wp:docPr id="2107745791" name="Teksto laukas 1"/>
                <wp:cNvGraphicFramePr/>
                <a:graphic xmlns:a="http://schemas.openxmlformats.org/drawingml/2006/main">
                  <a:graphicData uri="http://schemas.microsoft.com/office/word/2010/wordprocessingShape">
                    <wps:wsp>
                      <wps:cNvSpPr txBox="1"/>
                      <wps:spPr>
                        <a:xfrm>
                          <a:off x="0" y="0"/>
                          <a:ext cx="1695450" cy="657225"/>
                        </a:xfrm>
                        <a:prstGeom prst="rect">
                          <a:avLst/>
                        </a:prstGeom>
                        <a:solidFill>
                          <a:schemeClr val="bg1"/>
                        </a:solidFill>
                        <a:ln w="6350">
                          <a:solidFill>
                            <a:schemeClr val="bg1"/>
                          </a:solidFill>
                        </a:ln>
                      </wps:spPr>
                      <wps:txbx>
                        <w:txbxContent>
                          <w:p w14:paraId="650BDA26" w14:textId="31FDDD5B" w:rsidR="00D050AE" w:rsidRDefault="00D050AE" w:rsidP="00D050AE">
                            <w:pPr>
                              <w:rPr>
                                <w:b/>
                                <w:bCs/>
                              </w:rPr>
                            </w:pPr>
                            <w:r>
                              <w:rPr>
                                <w:b/>
                                <w:bCs/>
                              </w:rPr>
                              <w:t>Projekto</w:t>
                            </w:r>
                          </w:p>
                          <w:p w14:paraId="6FCEEFF3" w14:textId="1A2669FD" w:rsidR="00D050AE" w:rsidRPr="00083338" w:rsidRDefault="00D050AE" w:rsidP="00D050AE">
                            <w:pPr>
                              <w:rPr>
                                <w:b/>
                                <w:bCs/>
                              </w:rPr>
                            </w:pPr>
                            <w:r>
                              <w:rPr>
                                <w:b/>
                                <w:bCs/>
                              </w:rPr>
                              <w:t>Lyginamasis variantas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E9F2DA" id="_x0000_t202" coordsize="21600,21600" o:spt="202" path="m,l,21600r21600,l21600,xe">
                <v:stroke joinstyle="miter"/>
                <v:path gradientshapeok="t" o:connecttype="rect"/>
              </v:shapetype>
              <v:shape id="Teksto laukas 1" o:spid="_x0000_s1026" type="#_x0000_t202" style="position:absolute;left:0;text-align:left;margin-left:362.7pt;margin-top:-54.3pt;width:133.5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" fillcolor="white [3212]" strokecolor="white [3212]" strokeweight=".5pt">
                <v:textbox>
                  <w:txbxContent>
                    <w:p w14:paraId="650BDA26" w14:textId="31FDDD5B" w:rsidR="00D050AE" w:rsidRDefault="00D050AE" w:rsidP="00D050AE">
                      <w:pPr>
                        <w:rPr>
                          <w:b/>
                          <w:bCs/>
                        </w:rPr>
                      </w:pPr>
                      <w:r>
                        <w:rPr>
                          <w:b/>
                          <w:bCs/>
                        </w:rPr>
                        <w:t>Projekto</w:t>
                      </w:r>
                    </w:p>
                    <w:p w14:paraId="6FCEEFF3" w14:textId="1A2669FD" w:rsidR="00D050AE" w:rsidRPr="00083338" w:rsidRDefault="00D050AE" w:rsidP="00D050AE">
                      <w:pPr>
                        <w:rPr>
                          <w:b/>
                          <w:bCs/>
                        </w:rPr>
                      </w:pPr>
                      <w:r>
                        <w:rPr>
                          <w:b/>
                          <w:bCs/>
                        </w:rPr>
                        <w:t>Lyginamasis variantas</w:t>
                      </w:r>
                    </w:p>
                  </w:txbxContent>
                </v:textbox>
              </v:shape>
            </w:pict>
          </mc:Fallback>
        </mc:AlternateContent>
      </w:r>
      <w:r w:rsidR="00036F80" w:rsidRPr="002C318F">
        <w:rPr>
          <w:noProof/>
        </w:rPr>
        <w:drawing>
          <wp:inline distT="0" distB="0" distL="0" distR="0" wp14:anchorId="11DA310D" wp14:editId="1D32F181">
            <wp:extent cx="678180" cy="67818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5FF02C0C" w14:textId="77777777" w:rsidR="00B52969" w:rsidRPr="002C318F" w:rsidRDefault="00B52969" w:rsidP="000D7C26">
      <w:pPr>
        <w:pStyle w:val="Antrat"/>
        <w:rPr>
          <w:sz w:val="24"/>
          <w:szCs w:val="24"/>
        </w:rPr>
      </w:pPr>
      <w:r w:rsidRPr="002C318F">
        <w:rPr>
          <w:sz w:val="24"/>
          <w:szCs w:val="24"/>
        </w:rPr>
        <w:t>ANYKŠČIŲ RAJONO SAVIVALDYBĖS</w:t>
      </w:r>
    </w:p>
    <w:p w14:paraId="1BD6A0DA" w14:textId="77777777" w:rsidR="00B52969" w:rsidRPr="002C318F" w:rsidRDefault="00B52969" w:rsidP="000D7C26">
      <w:pPr>
        <w:jc w:val="center"/>
        <w:rPr>
          <w:b/>
        </w:rPr>
      </w:pPr>
      <w:r w:rsidRPr="002C318F">
        <w:rPr>
          <w:b/>
        </w:rPr>
        <w:t>TARYBA</w:t>
      </w:r>
    </w:p>
    <w:p w14:paraId="13E59288" w14:textId="77777777" w:rsidR="00B52969" w:rsidRPr="002C318F" w:rsidRDefault="00B52969" w:rsidP="000D7C26">
      <w:pPr>
        <w:jc w:val="center"/>
        <w:rPr>
          <w:b/>
        </w:rPr>
      </w:pPr>
    </w:p>
    <w:p w14:paraId="327A8DB1" w14:textId="77777777" w:rsidR="00E93012" w:rsidRPr="002C318F" w:rsidRDefault="00E93012" w:rsidP="000D7C26">
      <w:pPr>
        <w:jc w:val="center"/>
        <w:rPr>
          <w:b/>
        </w:rPr>
      </w:pPr>
    </w:p>
    <w:p w14:paraId="69331BE2" w14:textId="77777777" w:rsidR="00B52969" w:rsidRPr="002C318F" w:rsidRDefault="00B52969" w:rsidP="000D7C26">
      <w:pPr>
        <w:jc w:val="center"/>
        <w:rPr>
          <w:b/>
        </w:rPr>
      </w:pPr>
      <w:r w:rsidRPr="002C318F">
        <w:rPr>
          <w:b/>
        </w:rPr>
        <w:t>SPRENDIMAS</w:t>
      </w:r>
    </w:p>
    <w:p w14:paraId="68C19AF2" w14:textId="00C69DD9" w:rsidR="00B52969" w:rsidRPr="002C318F" w:rsidRDefault="00B52969" w:rsidP="000D7C26">
      <w:pPr>
        <w:jc w:val="center"/>
        <w:rPr>
          <w:b/>
        </w:rPr>
      </w:pPr>
      <w:r w:rsidRPr="002C318F">
        <w:rPr>
          <w:b/>
          <w:caps/>
        </w:rPr>
        <w:fldChar w:fldCharType="begin"/>
      </w:r>
      <w:r w:rsidRPr="002C318F">
        <w:rPr>
          <w:b/>
          <w:caps/>
        </w:rPr>
        <w:instrText xml:space="preserve"> FILLIN "Pavadinimas" \* MERGEFORMAT </w:instrText>
      </w:r>
      <w:r w:rsidRPr="002C318F">
        <w:rPr>
          <w:b/>
          <w:caps/>
        </w:rPr>
        <w:fldChar w:fldCharType="separate"/>
      </w:r>
      <w:r w:rsidRPr="002C318F">
        <w:rPr>
          <w:b/>
          <w:caps/>
        </w:rPr>
        <w:t xml:space="preserve">dėl ANYKŠČIŲ RAJONO SAVIVALDYBĖS KULTŪROS TARYBOS NUOSTATŲ PATVIRTINIMO ir </w:t>
      </w:r>
      <w:r w:rsidRPr="002C318F">
        <w:rPr>
          <w:b/>
        </w:rPr>
        <w:fldChar w:fldCharType="end"/>
      </w:r>
      <w:r w:rsidRPr="002C318F">
        <w:rPr>
          <w:b/>
        </w:rPr>
        <w:t>ANYKŠČIŲ RAJONO SAVIVALDYBĖS KULTŪROS TARYBOS SUDARYMO</w:t>
      </w:r>
    </w:p>
    <w:p w14:paraId="66621AB1" w14:textId="77777777" w:rsidR="00B52969" w:rsidRPr="002C318F" w:rsidRDefault="00B52969" w:rsidP="000D7C26">
      <w:pPr>
        <w:jc w:val="center"/>
      </w:pPr>
    </w:p>
    <w:p w14:paraId="5CA6DDE7" w14:textId="2C60EA7E" w:rsidR="00B52969" w:rsidRPr="002C318F" w:rsidRDefault="00B52969" w:rsidP="000D7C26">
      <w:pPr>
        <w:jc w:val="center"/>
      </w:pPr>
      <w:fldSimple w:instr=" FILLIN &quot;data&quot; \* MERGEFORMAT ">
        <w:r w:rsidRPr="002C318F">
          <w:t>20</w:t>
        </w:r>
        <w:r w:rsidR="005D3C74" w:rsidRPr="002C318F">
          <w:t>23</w:t>
        </w:r>
        <w:r w:rsidRPr="002C318F">
          <w:t xml:space="preserve"> m. </w:t>
        </w:r>
        <w:r w:rsidR="004D6097" w:rsidRPr="002C318F">
          <w:t>rugsėjo</w:t>
        </w:r>
        <w:r w:rsidR="00BF4BB6" w:rsidRPr="002C318F">
          <w:t xml:space="preserve"> 28 </w:t>
        </w:r>
        <w:r w:rsidRPr="002C318F">
          <w:t>d.</w:t>
        </w:r>
      </w:fldSimple>
      <w:r w:rsidRPr="002C318F">
        <w:t xml:space="preserve"> Nr. 1-T</w:t>
      </w:r>
      <w:r w:rsidR="00BF4BB6" w:rsidRPr="002C318F">
        <w:t>S</w:t>
      </w:r>
      <w:r w:rsidR="005D3C74" w:rsidRPr="002C318F">
        <w:t>-</w:t>
      </w:r>
      <w:r w:rsidR="00BF4BB6" w:rsidRPr="002C318F">
        <w:t>275</w:t>
      </w:r>
      <w:r w:rsidRPr="002C318F">
        <w:fldChar w:fldCharType="begin"/>
      </w:r>
      <w:r w:rsidRPr="002C318F">
        <w:instrText xml:space="preserve"> FILLIN "indeksas" \* MERGEFORMAT </w:instrText>
      </w:r>
      <w:r w:rsidRPr="002C318F">
        <w:fldChar w:fldCharType="end"/>
      </w:r>
    </w:p>
    <w:p w14:paraId="089BCC73" w14:textId="77777777" w:rsidR="00B52969" w:rsidRPr="002C318F" w:rsidRDefault="00B52969" w:rsidP="000D7C26">
      <w:pPr>
        <w:jc w:val="center"/>
        <w:rPr>
          <w:b/>
        </w:rPr>
      </w:pPr>
      <w:r w:rsidRPr="002C318F">
        <w:t>Anykščiai</w:t>
      </w:r>
    </w:p>
    <w:p w14:paraId="5BFF0FF9" w14:textId="77777777" w:rsidR="00B52969" w:rsidRPr="002C318F" w:rsidRDefault="00B52969" w:rsidP="00E93012">
      <w:pPr>
        <w:ind w:firstLine="720"/>
        <w:jc w:val="center"/>
      </w:pPr>
    </w:p>
    <w:p w14:paraId="597CCCB6" w14:textId="42EC6627" w:rsidR="00485736" w:rsidRPr="002C318F" w:rsidRDefault="00B52969" w:rsidP="00034C6F">
      <w:pPr>
        <w:spacing w:line="360" w:lineRule="auto"/>
        <w:ind w:firstLine="720"/>
        <w:jc w:val="both"/>
      </w:pPr>
      <w:r w:rsidRPr="002C318F">
        <w:t xml:space="preserve">Vadovaudamasi Lietuvos Respublikos vietos savivaldos įstatymo  6 straipsnio 13 punktu, </w:t>
      </w:r>
      <w:r w:rsidRPr="002C318F">
        <w:rPr>
          <w:bCs/>
        </w:rPr>
        <w:t>1</w:t>
      </w:r>
      <w:r w:rsidR="00556A37" w:rsidRPr="002C318F">
        <w:rPr>
          <w:bCs/>
        </w:rPr>
        <w:t>5</w:t>
      </w:r>
      <w:r w:rsidRPr="002C318F">
        <w:rPr>
          <w:bCs/>
        </w:rPr>
        <w:t xml:space="preserve"> straipsnio 2 dalies </w:t>
      </w:r>
      <w:r w:rsidR="00556A37" w:rsidRPr="002C318F">
        <w:rPr>
          <w:bCs/>
        </w:rPr>
        <w:t>4</w:t>
      </w:r>
      <w:r w:rsidRPr="002C318F">
        <w:rPr>
          <w:bCs/>
        </w:rPr>
        <w:t xml:space="preserve"> punktu, </w:t>
      </w:r>
      <w:r w:rsidR="002539E1" w:rsidRPr="002C318F">
        <w:rPr>
          <w:bCs/>
        </w:rPr>
        <w:t>16 straipsnio 1 dalimi</w:t>
      </w:r>
      <w:r w:rsidR="0017700E" w:rsidRPr="002C318F">
        <w:rPr>
          <w:bCs/>
        </w:rPr>
        <w:t xml:space="preserve">, </w:t>
      </w:r>
      <w:r w:rsidR="00DF3F3A" w:rsidRPr="00DF3F3A">
        <w:rPr>
          <w:b/>
        </w:rPr>
        <w:t>pavyzdiniais savivaldybių kultūros ir meno tarybų nuostatais, patvirtintais Lietuvos Respublikos kultūros ministro 2008 m. gruodžio 8 d. įsakymu Nr. ĮV-608 „Dėl pavyzdinių savivaldybių kultūros ir meno tarybų nuostatų patvirtinimo“</w:t>
      </w:r>
      <w:r w:rsidR="00DF3F3A" w:rsidRPr="00DF3F3A">
        <w:rPr>
          <w:b/>
        </w:rPr>
        <w:t>,</w:t>
      </w:r>
      <w:r w:rsidR="00DF3F3A">
        <w:t xml:space="preserve"> </w:t>
      </w:r>
      <w:r w:rsidR="0017700E" w:rsidRPr="002C318F">
        <w:rPr>
          <w:bCs/>
        </w:rPr>
        <w:t xml:space="preserve">atsižvelgdama į </w:t>
      </w:r>
      <w:r w:rsidRPr="002C318F">
        <w:rPr>
          <w:bCs/>
        </w:rPr>
        <w:t xml:space="preserve"> </w:t>
      </w:r>
      <w:r w:rsidR="00F64EAC" w:rsidRPr="002C318F">
        <w:rPr>
          <w:bCs/>
        </w:rPr>
        <w:t>L</w:t>
      </w:r>
      <w:r w:rsidR="00FA5843" w:rsidRPr="002C318F">
        <w:rPr>
          <w:bCs/>
        </w:rPr>
        <w:t>iudvikos</w:t>
      </w:r>
      <w:r w:rsidR="00F64EAC" w:rsidRPr="002C318F">
        <w:rPr>
          <w:bCs/>
        </w:rPr>
        <w:t xml:space="preserve"> ir St</w:t>
      </w:r>
      <w:r w:rsidR="00FA5843" w:rsidRPr="002C318F">
        <w:rPr>
          <w:bCs/>
        </w:rPr>
        <w:t>anislovo</w:t>
      </w:r>
      <w:r w:rsidR="00F64EAC" w:rsidRPr="002C318F">
        <w:rPr>
          <w:bCs/>
        </w:rPr>
        <w:t xml:space="preserve"> Didžiulių bibliotekos </w:t>
      </w:r>
      <w:bookmarkStart w:id="0" w:name="_Hlk143692828"/>
      <w:r w:rsidR="00F64EAC" w:rsidRPr="002C318F">
        <w:rPr>
          <w:bCs/>
        </w:rPr>
        <w:t xml:space="preserve">2023 m. rugpjūčio 18 d. raštą </w:t>
      </w:r>
      <w:r w:rsidR="002648B7" w:rsidRPr="002C318F">
        <w:rPr>
          <w:bCs/>
        </w:rPr>
        <w:t xml:space="preserve">Nr. SD-151 </w:t>
      </w:r>
      <w:r w:rsidR="00F64EAC" w:rsidRPr="002C318F">
        <w:rPr>
          <w:bCs/>
        </w:rPr>
        <w:t>„Dėl atstovo delegavimo“</w:t>
      </w:r>
      <w:bookmarkEnd w:id="0"/>
      <w:r w:rsidR="00F64EAC" w:rsidRPr="002C318F">
        <w:rPr>
          <w:bCs/>
        </w:rPr>
        <w:t>, į Lietuvos gyventojų genocido ir rezistencijos tyrimo centro 2023 m. rugpjūčio 21 d. raštą</w:t>
      </w:r>
      <w:r w:rsidR="00B669D1" w:rsidRPr="002C318F">
        <w:rPr>
          <w:bCs/>
        </w:rPr>
        <w:t xml:space="preserve"> </w:t>
      </w:r>
      <w:r w:rsidR="00F64EAC" w:rsidRPr="002C318F">
        <w:rPr>
          <w:bCs/>
        </w:rPr>
        <w:t xml:space="preserve">„Dėl įstaigos atstovo delegavimo į Kultūros tarybą“, į A. Baranausko ir A. Vienuolio-Žukausko memorialinio muziejaus 2023 m. rugpjūčio 23 d. raštą </w:t>
      </w:r>
      <w:r w:rsidR="002648B7" w:rsidRPr="002C318F">
        <w:rPr>
          <w:bCs/>
        </w:rPr>
        <w:t xml:space="preserve">Nr. SD-49 </w:t>
      </w:r>
      <w:r w:rsidR="00F64EAC" w:rsidRPr="002C318F">
        <w:rPr>
          <w:bCs/>
        </w:rPr>
        <w:t xml:space="preserve">„Dėl Muziejaus atstovo delegavimo“, į VšĮ Lietuvos nacionalinio radijo ir televizijos 2023 m. rugpjūčio 23 d. raštą </w:t>
      </w:r>
      <w:r w:rsidR="002648B7" w:rsidRPr="002C318F">
        <w:rPr>
          <w:bCs/>
        </w:rPr>
        <w:t xml:space="preserve">Nr. SR-544 </w:t>
      </w:r>
      <w:r w:rsidR="00F64EAC" w:rsidRPr="002C318F">
        <w:rPr>
          <w:bCs/>
        </w:rPr>
        <w:t xml:space="preserve">„Dėl Anykščių rajono savivaldybės kultūros tarybos“, į Dangiros </w:t>
      </w:r>
      <w:proofErr w:type="spellStart"/>
      <w:r w:rsidR="00F64EAC" w:rsidRPr="002C318F">
        <w:rPr>
          <w:bCs/>
        </w:rPr>
        <w:t>Nefienės</w:t>
      </w:r>
      <w:proofErr w:type="spellEnd"/>
      <w:r w:rsidR="00F64EAC" w:rsidRPr="002C318F">
        <w:rPr>
          <w:bCs/>
        </w:rPr>
        <w:t xml:space="preserve"> rugpjūčio 17 d. sutikimą</w:t>
      </w:r>
      <w:r w:rsidR="00C106FE" w:rsidRPr="002C318F">
        <w:rPr>
          <w:bCs/>
        </w:rPr>
        <w:t>,</w:t>
      </w:r>
      <w:r w:rsidR="0006364D" w:rsidRPr="002C318F">
        <w:rPr>
          <w:bCs/>
        </w:rPr>
        <w:t xml:space="preserve"> į Jolantos Rimkutės rugpjūčio 22 d. sutikimą,</w:t>
      </w:r>
      <w:r w:rsidR="00F64EAC" w:rsidRPr="002C318F">
        <w:rPr>
          <w:bCs/>
        </w:rPr>
        <w:t xml:space="preserve"> į Agnės </w:t>
      </w:r>
      <w:proofErr w:type="spellStart"/>
      <w:r w:rsidR="00F64EAC" w:rsidRPr="002C318F">
        <w:rPr>
          <w:bCs/>
        </w:rPr>
        <w:t>Biliūnaitės</w:t>
      </w:r>
      <w:proofErr w:type="spellEnd"/>
      <w:r w:rsidR="00F64EAC" w:rsidRPr="002C318F">
        <w:rPr>
          <w:bCs/>
        </w:rPr>
        <w:t xml:space="preserve"> rugpjūčio 23 d. sutikimą</w:t>
      </w:r>
      <w:r w:rsidR="00C106FE" w:rsidRPr="002C318F">
        <w:t>, į</w:t>
      </w:r>
      <w:r w:rsidR="00F64EAC" w:rsidRPr="002C318F">
        <w:t xml:space="preserve"> </w:t>
      </w:r>
      <w:r w:rsidR="00EB6705" w:rsidRPr="002C318F">
        <w:t xml:space="preserve">Anykščių rajono savivaldybės administracijos direktoriaus 2023 m. rugpjūčio 18 d. raštą  „Dėl atstovų delegavimo“, </w:t>
      </w:r>
      <w:r w:rsidR="00485736" w:rsidRPr="002C318F">
        <w:t xml:space="preserve">Anykščių kultūros centro 2023 m. rugsėjo 15 d. raštą Nr. S-175 „Dėl Jolantos </w:t>
      </w:r>
      <w:proofErr w:type="spellStart"/>
      <w:r w:rsidR="00485736" w:rsidRPr="002C318F">
        <w:t>Pupkienės</w:t>
      </w:r>
      <w:proofErr w:type="spellEnd"/>
      <w:r w:rsidR="00485736" w:rsidRPr="002C318F">
        <w:t xml:space="preserve"> kandidatūros į 2023 – 2026 m. kadencijos Anykščių kultūros tarybos sudėtį“, VšĮ „Meno alchemija“ 2023 m. rugsėjo 15 d. raštą „Kandidato į Anykščių rajono savivaldybės kultūros tarybos sudėtį paraiška“, VšĮ „</w:t>
      </w:r>
      <w:proofErr w:type="spellStart"/>
      <w:r w:rsidR="00485736" w:rsidRPr="002C318F">
        <w:t>Lelos</w:t>
      </w:r>
      <w:proofErr w:type="spellEnd"/>
      <w:r w:rsidR="00485736" w:rsidRPr="002C318F">
        <w:t xml:space="preserve"> filmai“ 2023 m. rugsėjo 18 d. raštą „Siūlymas“, </w:t>
      </w:r>
      <w:r w:rsidR="00CA62B2" w:rsidRPr="00D050AE">
        <w:rPr>
          <w:strike/>
        </w:rPr>
        <w:t>Pasaulio anykštėnų bendrijos 2023 m. rugsėjo 15 d. raštą „Dėl Pasaulio anykštėnų bendrijos kandidato teikimo į kultūros tarybos sudėtį“,</w:t>
      </w:r>
      <w:r w:rsidR="00CA62B2" w:rsidRPr="002C318F">
        <w:t xml:space="preserve"> Pasaulio anykštėnų bendrijos pirmininko Tomo </w:t>
      </w:r>
      <w:proofErr w:type="spellStart"/>
      <w:r w:rsidR="00CA62B2" w:rsidRPr="002C318F">
        <w:t>Ladigos</w:t>
      </w:r>
      <w:proofErr w:type="spellEnd"/>
      <w:r w:rsidR="00CA62B2" w:rsidRPr="002C318F">
        <w:t xml:space="preserve"> 2023 m. rugsėjo 21 d. sutikimą, </w:t>
      </w:r>
      <w:r w:rsidR="0073033F" w:rsidRPr="00E12141">
        <w:rPr>
          <w:strike/>
        </w:rPr>
        <w:t xml:space="preserve">Gražinos </w:t>
      </w:r>
      <w:proofErr w:type="spellStart"/>
      <w:r w:rsidR="0073033F" w:rsidRPr="00E12141">
        <w:rPr>
          <w:strike/>
        </w:rPr>
        <w:t>Šmigelskienės</w:t>
      </w:r>
      <w:proofErr w:type="spellEnd"/>
      <w:r w:rsidR="0073033F" w:rsidRPr="00E12141">
        <w:rPr>
          <w:strike/>
        </w:rPr>
        <w:t xml:space="preserve"> 2023 m. rugsėjo 21 d. sutikimą,</w:t>
      </w:r>
      <w:r w:rsidR="0073033F" w:rsidRPr="002C318F">
        <w:t xml:space="preserve"> </w:t>
      </w:r>
      <w:r w:rsidR="0073033F" w:rsidRPr="00D050AE">
        <w:rPr>
          <w:strike/>
        </w:rPr>
        <w:t xml:space="preserve">Tomo Ivanausko 2023 m.  rugsėjo 24 d. sutikimą, Arūno </w:t>
      </w:r>
      <w:proofErr w:type="spellStart"/>
      <w:r w:rsidR="0073033F" w:rsidRPr="00D050AE">
        <w:rPr>
          <w:strike/>
        </w:rPr>
        <w:t>Matelio</w:t>
      </w:r>
      <w:proofErr w:type="spellEnd"/>
      <w:r w:rsidR="0073033F" w:rsidRPr="00D050AE">
        <w:rPr>
          <w:strike/>
        </w:rPr>
        <w:t xml:space="preserve"> 2023 m. rugsėjo 24 d. sutikimą</w:t>
      </w:r>
      <w:r w:rsidR="0073033F" w:rsidRPr="002C318F">
        <w:t xml:space="preserve">, </w:t>
      </w:r>
      <w:r w:rsidR="00D050AE" w:rsidRPr="00D050AE">
        <w:rPr>
          <w:b/>
          <w:bCs/>
        </w:rPr>
        <w:t xml:space="preserve">Anykščių rajono savivaldybės administracijos direktoriaus 2024 m. rugsėjo 9 d. raštą „Dėl atstovo delegavimo“, Vilniaus universiteto istorijos fakulteto 2025 m. sausio 3 d. raštą Nr. </w:t>
      </w:r>
      <w:r w:rsidR="00D050AE" w:rsidRPr="00D050AE">
        <w:rPr>
          <w:b/>
          <w:bCs/>
        </w:rPr>
        <w:lastRenderedPageBreak/>
        <w:t>170000-S-1 „Dėl atstovo delegavimo į Anykščių rajono savivaldybės kultūros tarybą“,</w:t>
      </w:r>
      <w:r w:rsidR="00D050AE">
        <w:t xml:space="preserve"> </w:t>
      </w:r>
      <w:r w:rsidR="00485736" w:rsidRPr="002C318F">
        <w:t>Anykščių rajono savivaldybės taryba n u s p r e n d ž i a:</w:t>
      </w:r>
    </w:p>
    <w:p w14:paraId="2A366F06" w14:textId="6CDBBE93" w:rsidR="00B52969" w:rsidRPr="00D050AE" w:rsidRDefault="00B52969" w:rsidP="00034C6F">
      <w:pPr>
        <w:numPr>
          <w:ilvl w:val="0"/>
          <w:numId w:val="1"/>
        </w:numPr>
        <w:spacing w:line="360" w:lineRule="auto"/>
        <w:ind w:left="0" w:firstLine="720"/>
        <w:jc w:val="both"/>
        <w:rPr>
          <w:strike/>
        </w:rPr>
      </w:pPr>
      <w:r w:rsidRPr="00D050AE">
        <w:rPr>
          <w:strike/>
        </w:rPr>
        <w:t>Patvirtinti Anykščių rajono savivaldybės kultūros tarybos nuostatus (</w:t>
      </w:r>
      <w:r w:rsidR="00485736" w:rsidRPr="00D050AE">
        <w:rPr>
          <w:strike/>
        </w:rPr>
        <w:t>1 Priedas</w:t>
      </w:r>
      <w:r w:rsidRPr="00D050AE">
        <w:rPr>
          <w:strike/>
        </w:rPr>
        <w:t>).</w:t>
      </w:r>
    </w:p>
    <w:p w14:paraId="054DF8A6" w14:textId="3F0C420D" w:rsidR="00B52969" w:rsidRDefault="00E149C5" w:rsidP="00E149C5">
      <w:pPr>
        <w:pStyle w:val="Sraopastraipa"/>
        <w:numPr>
          <w:ilvl w:val="3"/>
          <w:numId w:val="1"/>
        </w:numPr>
        <w:tabs>
          <w:tab w:val="left" w:pos="1134"/>
        </w:tabs>
        <w:spacing w:line="360" w:lineRule="auto"/>
        <w:ind w:left="0" w:firstLine="851"/>
        <w:jc w:val="both"/>
      </w:pPr>
      <w:r w:rsidRPr="00E149C5">
        <w:rPr>
          <w:strike/>
        </w:rPr>
        <w:t>2.</w:t>
      </w:r>
      <w:r>
        <w:t xml:space="preserve"> </w:t>
      </w:r>
      <w:r w:rsidR="00B52969" w:rsidRPr="002C318F">
        <w:t>Sudaryti Anykščių rajono savivaldybės kultūros tarybą Anykščių rajono savivaldybės tarybos kadencijos laikotarpiui</w:t>
      </w:r>
      <w:r>
        <w:t xml:space="preserve"> </w:t>
      </w:r>
      <w:r w:rsidRPr="00E149C5">
        <w:rPr>
          <w:b/>
          <w:bCs/>
        </w:rPr>
        <w:t>(Priedas)</w:t>
      </w:r>
      <w:r w:rsidR="00764A7F" w:rsidRPr="002C318F">
        <w:t>:</w:t>
      </w:r>
      <w:r w:rsidR="00B52969" w:rsidRPr="002C318F">
        <w:t xml:space="preserve"> </w:t>
      </w:r>
    </w:p>
    <w:p w14:paraId="6DED8AEE" w14:textId="56658AAE" w:rsidR="00E149C5" w:rsidRPr="00E149C5" w:rsidRDefault="00E149C5" w:rsidP="00E149C5">
      <w:pPr>
        <w:pStyle w:val="Sraopastraipa"/>
        <w:numPr>
          <w:ilvl w:val="3"/>
          <w:numId w:val="1"/>
        </w:numPr>
        <w:tabs>
          <w:tab w:val="left" w:pos="1134"/>
        </w:tabs>
        <w:spacing w:line="360" w:lineRule="auto"/>
        <w:ind w:left="0" w:firstLine="851"/>
        <w:jc w:val="both"/>
        <w:rPr>
          <w:b/>
          <w:bCs/>
        </w:rPr>
      </w:pPr>
      <w:r w:rsidRPr="00E149C5">
        <w:rPr>
          <w:b/>
          <w:bCs/>
        </w:rPr>
        <w:t>Patvirtinti Anykščių rajono savivaldybės kultūros tarybos nuostatus (pridedama).</w:t>
      </w:r>
    </w:p>
    <w:p w14:paraId="56B77CF8" w14:textId="77777777" w:rsidR="00D050AE" w:rsidRPr="002C318F" w:rsidRDefault="00D050AE" w:rsidP="00D050AE">
      <w:pPr>
        <w:spacing w:line="360" w:lineRule="auto"/>
        <w:jc w:val="both"/>
      </w:pPr>
    </w:p>
    <w:p w14:paraId="303E3E4B" w14:textId="77777777" w:rsidR="00764A7F" w:rsidRPr="00E149C5" w:rsidRDefault="00764A7F" w:rsidP="00034C6F">
      <w:pPr>
        <w:pStyle w:val="Antrat"/>
        <w:ind w:firstLine="720"/>
        <w:jc w:val="left"/>
        <w:rPr>
          <w:b w:val="0"/>
          <w:strike/>
          <w:sz w:val="24"/>
          <w:szCs w:val="24"/>
        </w:rPr>
      </w:pPr>
      <w:r w:rsidRPr="00E149C5">
        <w:rPr>
          <w:b w:val="0"/>
          <w:strike/>
          <w:sz w:val="24"/>
          <w:szCs w:val="24"/>
        </w:rPr>
        <w:t>ANYKŠČIŲ RAJONO SAVIVALDYBĖS KULTŪROS TARYBA</w:t>
      </w:r>
    </w:p>
    <w:p w14:paraId="5EE884BB" w14:textId="77777777" w:rsidR="00764A7F" w:rsidRPr="00E149C5" w:rsidRDefault="00764A7F" w:rsidP="00034C6F">
      <w:pPr>
        <w:pStyle w:val="Antrat"/>
        <w:ind w:firstLine="720"/>
        <w:jc w:val="left"/>
        <w:rPr>
          <w:b w:val="0"/>
          <w:strike/>
          <w:sz w:val="24"/>
          <w:szCs w:val="24"/>
        </w:rPr>
      </w:pPr>
      <w:r w:rsidRPr="00E149C5">
        <w:rPr>
          <w:b w:val="0"/>
          <w:strike/>
          <w:sz w:val="24"/>
          <w:szCs w:val="24"/>
        </w:rPr>
        <w:t xml:space="preserve"> </w:t>
      </w:r>
    </w:p>
    <w:p w14:paraId="656B0053" w14:textId="411B783E" w:rsidR="0073033F" w:rsidRPr="00E149C5" w:rsidRDefault="00764A7F" w:rsidP="0036059F">
      <w:pPr>
        <w:pStyle w:val="Sraopastraipa"/>
        <w:shd w:val="clear" w:color="auto" w:fill="FFFFFF"/>
        <w:ind w:left="0" w:firstLine="720"/>
        <w:jc w:val="both"/>
        <w:rPr>
          <w:strike/>
        </w:rPr>
      </w:pPr>
      <w:r w:rsidRPr="00E149C5">
        <w:rPr>
          <w:strike/>
        </w:rPr>
        <w:t xml:space="preserve">1. </w:t>
      </w:r>
      <w:r w:rsidR="0036059F" w:rsidRPr="00E149C5">
        <w:rPr>
          <w:strike/>
        </w:rPr>
        <w:t>Neteko galios.</w:t>
      </w:r>
    </w:p>
    <w:p w14:paraId="266572F7" w14:textId="0451426E" w:rsidR="0036059F" w:rsidRPr="00E149C5" w:rsidRDefault="0036059F" w:rsidP="00034C6F">
      <w:pPr>
        <w:pStyle w:val="Sraopastraipa"/>
        <w:shd w:val="clear" w:color="auto" w:fill="FFFFFF"/>
        <w:spacing w:line="360" w:lineRule="auto"/>
        <w:ind w:left="0" w:firstLine="720"/>
        <w:jc w:val="both"/>
        <w:rPr>
          <w:i/>
          <w:strike/>
          <w:sz w:val="16"/>
        </w:rPr>
      </w:pPr>
      <w:r w:rsidRPr="00E149C5">
        <w:rPr>
          <w:i/>
          <w:strike/>
          <w:sz w:val="16"/>
        </w:rPr>
        <w:t xml:space="preserve">2025 m. sausio 30 d. Anykščių rajono savivaldybės tarybos sprendimo </w:t>
      </w:r>
      <w:bookmarkStart w:id="1" w:name="n_15"/>
      <w:r w:rsidR="00594AA9" w:rsidRPr="00E149C5">
        <w:rPr>
          <w:i/>
          <w:strike/>
          <w:sz w:val="16"/>
        </w:rPr>
        <w:t>Nr. 1-TS-9</w:t>
      </w:r>
      <w:bookmarkEnd w:id="1"/>
      <w:r w:rsidRPr="00E149C5">
        <w:rPr>
          <w:i/>
          <w:strike/>
          <w:sz w:val="16"/>
        </w:rPr>
        <w:t xml:space="preserve"> redakcija</w:t>
      </w:r>
    </w:p>
    <w:p w14:paraId="66139A44" w14:textId="77777777" w:rsidR="0036059F" w:rsidRPr="00E149C5" w:rsidRDefault="0036059F" w:rsidP="00034C6F">
      <w:pPr>
        <w:pStyle w:val="Sraopastraipa"/>
        <w:shd w:val="clear" w:color="auto" w:fill="FFFFFF"/>
        <w:spacing w:line="360" w:lineRule="auto"/>
        <w:ind w:left="0" w:firstLine="720"/>
        <w:jc w:val="both"/>
        <w:rPr>
          <w:i/>
          <w:strike/>
          <w:sz w:val="16"/>
        </w:rPr>
      </w:pPr>
    </w:p>
    <w:p w14:paraId="1938F0B3" w14:textId="72299405" w:rsidR="00A7146A" w:rsidRPr="00E149C5" w:rsidRDefault="0073033F" w:rsidP="00034C6F">
      <w:pPr>
        <w:pStyle w:val="Sraopastraipa"/>
        <w:shd w:val="clear" w:color="auto" w:fill="FFFFFF"/>
        <w:spacing w:line="360" w:lineRule="auto"/>
        <w:ind w:left="0" w:firstLine="720"/>
        <w:jc w:val="both"/>
        <w:rPr>
          <w:strike/>
        </w:rPr>
      </w:pPr>
      <w:r w:rsidRPr="00E149C5">
        <w:rPr>
          <w:strike/>
        </w:rPr>
        <w:t xml:space="preserve">2. </w:t>
      </w:r>
      <w:r w:rsidR="00A7146A" w:rsidRPr="00E149C5">
        <w:rPr>
          <w:strike/>
        </w:rPr>
        <w:t xml:space="preserve">Agnė </w:t>
      </w:r>
      <w:proofErr w:type="spellStart"/>
      <w:r w:rsidR="00A7146A" w:rsidRPr="00E149C5">
        <w:rPr>
          <w:strike/>
        </w:rPr>
        <w:t>Biliūnaitė</w:t>
      </w:r>
      <w:proofErr w:type="spellEnd"/>
      <w:r w:rsidR="00A7146A" w:rsidRPr="00E149C5">
        <w:rPr>
          <w:strike/>
        </w:rPr>
        <w:t>, 2015–2019 m.  Lietuvos Respublikos ambasados kultūros atašė Kinijos Liaudies Respublikoje ir Pietų Korėjoje; LRT kultūros turinio vyriausioji redaktorė (deleguota).</w:t>
      </w:r>
    </w:p>
    <w:p w14:paraId="77B0B7CC" w14:textId="77777777" w:rsidR="00594AA9" w:rsidRPr="00E149C5" w:rsidRDefault="00594AA9" w:rsidP="00034C6F">
      <w:pPr>
        <w:pStyle w:val="Sraopastraipa"/>
        <w:shd w:val="clear" w:color="auto" w:fill="FFFFFF"/>
        <w:spacing w:line="360" w:lineRule="auto"/>
        <w:ind w:left="0" w:firstLine="720"/>
        <w:jc w:val="both"/>
        <w:rPr>
          <w:strike/>
        </w:rPr>
      </w:pPr>
    </w:p>
    <w:p w14:paraId="322D8195" w14:textId="7F31A2AA" w:rsidR="00034C6F" w:rsidRPr="00E149C5" w:rsidRDefault="00034C6F" w:rsidP="00034C6F">
      <w:pPr>
        <w:pStyle w:val="Sraopastraipa"/>
        <w:shd w:val="clear" w:color="auto" w:fill="FFFFFF"/>
        <w:spacing w:line="360" w:lineRule="auto"/>
        <w:ind w:left="0" w:firstLine="720"/>
        <w:jc w:val="both"/>
        <w:rPr>
          <w:strike/>
        </w:rPr>
      </w:pPr>
      <w:r w:rsidRPr="00E149C5">
        <w:rPr>
          <w:strike/>
        </w:rPr>
        <w:t xml:space="preserve">3. </w:t>
      </w:r>
      <w:r w:rsidR="0036059F" w:rsidRPr="00E149C5">
        <w:rPr>
          <w:strike/>
        </w:rPr>
        <w:t>Norbertas Černiauskas, Vilniaus universiteto Istorijos fakulteto dėstytojas (deleguotas).</w:t>
      </w:r>
    </w:p>
    <w:p w14:paraId="0ED374C5" w14:textId="6B57C6EA" w:rsidR="0036059F" w:rsidRPr="00E149C5" w:rsidRDefault="0036059F" w:rsidP="00034C6F">
      <w:pPr>
        <w:pStyle w:val="Sraopastraipa"/>
        <w:shd w:val="clear" w:color="auto" w:fill="FFFFFF"/>
        <w:spacing w:line="360" w:lineRule="auto"/>
        <w:ind w:left="0" w:firstLine="720"/>
        <w:jc w:val="both"/>
        <w:rPr>
          <w:i/>
          <w:strike/>
          <w:sz w:val="16"/>
        </w:rPr>
      </w:pPr>
      <w:r w:rsidRPr="00E149C5">
        <w:rPr>
          <w:i/>
          <w:strike/>
          <w:sz w:val="16"/>
        </w:rPr>
        <w:t xml:space="preserve">2025 m. sausio 30 d. Anykščių rajono savivaldybės tarybos sprendimo </w:t>
      </w:r>
      <w:bookmarkStart w:id="2" w:name="n_16"/>
      <w:r w:rsidR="00594AA9" w:rsidRPr="00E149C5">
        <w:rPr>
          <w:i/>
          <w:strike/>
          <w:sz w:val="16"/>
        </w:rPr>
        <w:t>Nr. 1-TS-9</w:t>
      </w:r>
      <w:bookmarkEnd w:id="2"/>
      <w:r w:rsidRPr="00E149C5">
        <w:rPr>
          <w:i/>
          <w:strike/>
          <w:sz w:val="16"/>
        </w:rPr>
        <w:t xml:space="preserve"> redakcija</w:t>
      </w:r>
    </w:p>
    <w:p w14:paraId="14350F57" w14:textId="77777777" w:rsidR="00034C6F" w:rsidRPr="00E149C5" w:rsidRDefault="00034C6F" w:rsidP="00034C6F">
      <w:pPr>
        <w:pStyle w:val="Sraopastraipa"/>
        <w:shd w:val="clear" w:color="auto" w:fill="FFFFFF"/>
        <w:spacing w:line="360" w:lineRule="auto"/>
        <w:ind w:left="0" w:firstLine="720"/>
        <w:jc w:val="both"/>
        <w:rPr>
          <w:strike/>
          <w:sz w:val="16"/>
          <w:szCs w:val="16"/>
        </w:rPr>
      </w:pPr>
    </w:p>
    <w:p w14:paraId="6A34EBB8" w14:textId="77777777" w:rsidR="00034C6F" w:rsidRPr="00E149C5" w:rsidRDefault="00034C6F" w:rsidP="00034C6F">
      <w:pPr>
        <w:pStyle w:val="Sraopastraipa"/>
        <w:shd w:val="clear" w:color="auto" w:fill="FFFFFF"/>
        <w:spacing w:line="360" w:lineRule="auto"/>
        <w:ind w:left="0" w:firstLine="720"/>
        <w:jc w:val="both"/>
        <w:rPr>
          <w:strike/>
        </w:rPr>
      </w:pPr>
      <w:r w:rsidRPr="00E149C5">
        <w:rPr>
          <w:strike/>
        </w:rPr>
        <w:t>4. Neteko galios.</w:t>
      </w:r>
    </w:p>
    <w:p w14:paraId="0B43D9B3" w14:textId="6394264E" w:rsidR="00034C6F" w:rsidRPr="00E149C5" w:rsidRDefault="00034C6F" w:rsidP="00034C6F">
      <w:pPr>
        <w:pStyle w:val="Sraopastraipa"/>
        <w:shd w:val="clear" w:color="auto" w:fill="FFFFFF"/>
        <w:spacing w:line="360" w:lineRule="auto"/>
        <w:ind w:left="0" w:firstLine="720"/>
        <w:jc w:val="both"/>
        <w:rPr>
          <w:i/>
          <w:strike/>
          <w:sz w:val="16"/>
        </w:rPr>
      </w:pPr>
      <w:r w:rsidRPr="00E149C5">
        <w:rPr>
          <w:i/>
          <w:strike/>
          <w:sz w:val="16"/>
        </w:rPr>
        <w:t xml:space="preserve">2024 m. rugsėjo 26 d. Anykščių rajono savivaldybės tarybos sprendimo </w:t>
      </w:r>
      <w:bookmarkStart w:id="3" w:name="n_2"/>
      <w:r w:rsidR="007C0CDA" w:rsidRPr="00E149C5">
        <w:rPr>
          <w:i/>
          <w:strike/>
          <w:sz w:val="16"/>
        </w:rPr>
        <w:t>Nr. 1-TS-269</w:t>
      </w:r>
      <w:bookmarkEnd w:id="3"/>
      <w:r w:rsidRPr="00E149C5">
        <w:rPr>
          <w:i/>
          <w:strike/>
          <w:sz w:val="16"/>
        </w:rPr>
        <w:t xml:space="preserve"> redakcija</w:t>
      </w:r>
    </w:p>
    <w:p w14:paraId="2B07EDA7" w14:textId="77777777" w:rsidR="00034C6F" w:rsidRPr="00E149C5" w:rsidRDefault="00034C6F" w:rsidP="00034C6F">
      <w:pPr>
        <w:pStyle w:val="Sraopastraipa"/>
        <w:shd w:val="clear" w:color="auto" w:fill="FFFFFF"/>
        <w:spacing w:line="360" w:lineRule="auto"/>
        <w:ind w:left="0" w:firstLine="720"/>
        <w:jc w:val="both"/>
        <w:rPr>
          <w:strike/>
          <w:sz w:val="16"/>
          <w:szCs w:val="16"/>
        </w:rPr>
      </w:pPr>
    </w:p>
    <w:p w14:paraId="49529E7B" w14:textId="04CC4510" w:rsidR="004F56B0" w:rsidRPr="00E149C5" w:rsidRDefault="004F56B0" w:rsidP="00034C6F">
      <w:pPr>
        <w:pStyle w:val="Sraopastraipa"/>
        <w:shd w:val="clear" w:color="auto" w:fill="FFFFFF"/>
        <w:spacing w:line="360" w:lineRule="auto"/>
        <w:ind w:left="0" w:firstLine="720"/>
        <w:jc w:val="both"/>
        <w:rPr>
          <w:strike/>
        </w:rPr>
      </w:pPr>
      <w:r w:rsidRPr="00E149C5">
        <w:rPr>
          <w:strike/>
        </w:rPr>
        <w:t xml:space="preserve">4. Inga </w:t>
      </w:r>
      <w:proofErr w:type="spellStart"/>
      <w:r w:rsidRPr="00E149C5">
        <w:rPr>
          <w:strike/>
        </w:rPr>
        <w:t>Eidrigevičienė</w:t>
      </w:r>
      <w:proofErr w:type="spellEnd"/>
      <w:r w:rsidRPr="00E149C5">
        <w:rPr>
          <w:strike/>
        </w:rPr>
        <w:t>, Kultūros ir turizmo skyriaus vedėja (deleguota).</w:t>
      </w:r>
    </w:p>
    <w:p w14:paraId="1DFA4349" w14:textId="77777777" w:rsidR="004F56B0" w:rsidRPr="00E149C5" w:rsidRDefault="004F56B0" w:rsidP="004F56B0">
      <w:pPr>
        <w:pStyle w:val="Sraopastraipa"/>
        <w:shd w:val="clear" w:color="auto" w:fill="FFFFFF"/>
        <w:spacing w:line="360" w:lineRule="auto"/>
        <w:ind w:left="0" w:firstLine="720"/>
        <w:jc w:val="both"/>
        <w:rPr>
          <w:i/>
          <w:strike/>
          <w:sz w:val="16"/>
        </w:rPr>
      </w:pPr>
      <w:r w:rsidRPr="00E149C5">
        <w:rPr>
          <w:i/>
          <w:strike/>
          <w:sz w:val="16"/>
        </w:rPr>
        <w:t xml:space="preserve">2024 m. rugsėjo 26 d. Anykščių rajono savivaldybės tarybos sprendimo </w:t>
      </w:r>
      <w:bookmarkStart w:id="4" w:name="n_1"/>
      <w:r w:rsidRPr="00E149C5">
        <w:rPr>
          <w:i/>
          <w:strike/>
          <w:sz w:val="16"/>
        </w:rPr>
        <w:t>Nr. 1-TS-269</w:t>
      </w:r>
      <w:bookmarkEnd w:id="4"/>
      <w:r w:rsidRPr="00E149C5">
        <w:rPr>
          <w:i/>
          <w:strike/>
          <w:sz w:val="16"/>
        </w:rPr>
        <w:t xml:space="preserve"> redakcija </w:t>
      </w:r>
    </w:p>
    <w:p w14:paraId="6C6A732D" w14:textId="2304D0FA" w:rsidR="004F56B0" w:rsidRPr="00E149C5" w:rsidRDefault="004F56B0" w:rsidP="004F56B0">
      <w:pPr>
        <w:pStyle w:val="Sraopastraipa"/>
        <w:shd w:val="clear" w:color="auto" w:fill="FFFFFF"/>
        <w:spacing w:line="360" w:lineRule="auto"/>
        <w:ind w:left="0" w:firstLine="720"/>
        <w:jc w:val="both"/>
        <w:rPr>
          <w:i/>
          <w:strike/>
          <w:sz w:val="16"/>
        </w:rPr>
      </w:pPr>
      <w:r w:rsidRPr="00E149C5">
        <w:rPr>
          <w:i/>
          <w:strike/>
          <w:sz w:val="16"/>
        </w:rPr>
        <w:t xml:space="preserve">2025 m. sausio 30 d. Anykščių rajono savivaldybės tarybos sprendimo </w:t>
      </w:r>
      <w:bookmarkStart w:id="5" w:name="n_29"/>
      <w:r w:rsidRPr="00E149C5">
        <w:rPr>
          <w:i/>
          <w:strike/>
          <w:sz w:val="16"/>
        </w:rPr>
        <w:t>Nr. 1-TS-9</w:t>
      </w:r>
      <w:bookmarkEnd w:id="5"/>
      <w:r w:rsidRPr="00E149C5">
        <w:rPr>
          <w:i/>
          <w:strike/>
          <w:sz w:val="16"/>
        </w:rPr>
        <w:t xml:space="preserve"> redakcija pakeista punkto numeracija</w:t>
      </w:r>
    </w:p>
    <w:p w14:paraId="18FC50D0" w14:textId="77777777" w:rsidR="004F56B0" w:rsidRPr="00E149C5" w:rsidRDefault="004F56B0" w:rsidP="00034C6F">
      <w:pPr>
        <w:pStyle w:val="Sraopastraipa"/>
        <w:shd w:val="clear" w:color="auto" w:fill="FFFFFF"/>
        <w:spacing w:line="360" w:lineRule="auto"/>
        <w:ind w:left="0" w:firstLine="720"/>
        <w:jc w:val="both"/>
        <w:rPr>
          <w:strike/>
        </w:rPr>
      </w:pPr>
    </w:p>
    <w:p w14:paraId="06FEFCBD" w14:textId="69566146" w:rsidR="00764A7F" w:rsidRPr="00E149C5" w:rsidRDefault="00320950" w:rsidP="00034C6F">
      <w:pPr>
        <w:pStyle w:val="Sraopastraipa"/>
        <w:shd w:val="clear" w:color="auto" w:fill="FFFFFF"/>
        <w:spacing w:line="360" w:lineRule="auto"/>
        <w:ind w:left="0" w:firstLine="720"/>
        <w:jc w:val="both"/>
        <w:rPr>
          <w:strike/>
        </w:rPr>
      </w:pPr>
      <w:r w:rsidRPr="00E149C5">
        <w:rPr>
          <w:strike/>
        </w:rPr>
        <w:t>5</w:t>
      </w:r>
      <w:r w:rsidR="00764A7F" w:rsidRPr="00E149C5">
        <w:rPr>
          <w:strike/>
        </w:rPr>
        <w:t>. Daiva Gasiūnienė, Architektūros ir urbanistikos skyriaus vedėja (deleguota).</w:t>
      </w:r>
    </w:p>
    <w:p w14:paraId="62CAADC1" w14:textId="0462FF49" w:rsidR="00034C6F" w:rsidRPr="00E149C5" w:rsidRDefault="00034C6F" w:rsidP="00034C6F">
      <w:pPr>
        <w:pStyle w:val="Sraopastraipa"/>
        <w:shd w:val="clear" w:color="auto" w:fill="FFFFFF"/>
        <w:spacing w:line="360" w:lineRule="auto"/>
        <w:ind w:left="0" w:firstLine="720"/>
        <w:jc w:val="both"/>
        <w:rPr>
          <w:i/>
          <w:strike/>
          <w:sz w:val="16"/>
        </w:rPr>
      </w:pPr>
      <w:r w:rsidRPr="00E149C5">
        <w:rPr>
          <w:i/>
          <w:strike/>
          <w:sz w:val="16"/>
        </w:rPr>
        <w:t xml:space="preserve">2024 m. rugsėjo 26 d. Anykščių rajono savivaldybės tarybos sprendimo </w:t>
      </w:r>
      <w:bookmarkStart w:id="6" w:name="n_3"/>
      <w:r w:rsidR="007C0CDA" w:rsidRPr="00E149C5">
        <w:rPr>
          <w:i/>
          <w:strike/>
          <w:sz w:val="16"/>
        </w:rPr>
        <w:t xml:space="preserve">Nr. 1-TS-269 </w:t>
      </w:r>
      <w:bookmarkEnd w:id="6"/>
      <w:r w:rsidRPr="00E149C5">
        <w:rPr>
          <w:i/>
          <w:strike/>
          <w:sz w:val="16"/>
        </w:rPr>
        <w:t>redakcija pakeista punkto numeracija</w:t>
      </w:r>
    </w:p>
    <w:p w14:paraId="23A9A3B2" w14:textId="6B5AC142" w:rsidR="00320950" w:rsidRPr="00E149C5" w:rsidRDefault="00320950" w:rsidP="00594AA9">
      <w:pPr>
        <w:pStyle w:val="Sraopastraipa"/>
        <w:shd w:val="clear" w:color="auto" w:fill="FFFFFF"/>
        <w:spacing w:line="360" w:lineRule="auto"/>
        <w:ind w:left="0" w:firstLine="720"/>
        <w:jc w:val="both"/>
        <w:rPr>
          <w:i/>
          <w:strike/>
          <w:sz w:val="16"/>
        </w:rPr>
      </w:pPr>
      <w:r w:rsidRPr="00E149C5">
        <w:rPr>
          <w:i/>
          <w:strike/>
          <w:sz w:val="16"/>
        </w:rPr>
        <w:t xml:space="preserve">2025 m. sausio 30 d. Anykščių rajono savivaldybės tarybos sprendimo </w:t>
      </w:r>
      <w:bookmarkStart w:id="7" w:name="n_17"/>
      <w:r w:rsidR="00594AA9" w:rsidRPr="00E149C5">
        <w:rPr>
          <w:i/>
          <w:strike/>
          <w:sz w:val="16"/>
        </w:rPr>
        <w:t>Nr. 1-TS-9</w:t>
      </w:r>
      <w:bookmarkEnd w:id="7"/>
      <w:r w:rsidRPr="00E149C5">
        <w:rPr>
          <w:i/>
          <w:strike/>
          <w:sz w:val="16"/>
        </w:rPr>
        <w:t xml:space="preserve"> redakcija</w:t>
      </w:r>
      <w:r w:rsidR="00594AA9" w:rsidRPr="00E149C5">
        <w:rPr>
          <w:i/>
          <w:strike/>
          <w:sz w:val="16"/>
        </w:rPr>
        <w:t xml:space="preserve"> pakeista punkto numeracija</w:t>
      </w:r>
    </w:p>
    <w:p w14:paraId="16BFECB9" w14:textId="77777777" w:rsidR="00034C6F" w:rsidRPr="00E149C5" w:rsidRDefault="00034C6F" w:rsidP="00034C6F">
      <w:pPr>
        <w:pStyle w:val="Sraopastraipa"/>
        <w:shd w:val="clear" w:color="auto" w:fill="FFFFFF"/>
        <w:spacing w:line="360" w:lineRule="auto"/>
        <w:ind w:left="0" w:firstLine="720"/>
        <w:jc w:val="both"/>
        <w:rPr>
          <w:i/>
          <w:strike/>
          <w:sz w:val="16"/>
        </w:rPr>
      </w:pPr>
    </w:p>
    <w:p w14:paraId="2DEA9759" w14:textId="48BBE9BF" w:rsidR="0073033F" w:rsidRPr="00E149C5" w:rsidRDefault="00320950" w:rsidP="00034C6F">
      <w:pPr>
        <w:pStyle w:val="Sraopastraipa"/>
        <w:shd w:val="clear" w:color="auto" w:fill="FFFFFF"/>
        <w:spacing w:line="360" w:lineRule="auto"/>
        <w:ind w:left="0" w:firstLine="720"/>
        <w:jc w:val="both"/>
        <w:rPr>
          <w:strike/>
        </w:rPr>
      </w:pPr>
      <w:r w:rsidRPr="00E149C5">
        <w:rPr>
          <w:strike/>
        </w:rPr>
        <w:t>6</w:t>
      </w:r>
      <w:r w:rsidR="0073033F" w:rsidRPr="00E149C5">
        <w:rPr>
          <w:strike/>
        </w:rPr>
        <w:t xml:space="preserve">. Tomas </w:t>
      </w:r>
      <w:proofErr w:type="spellStart"/>
      <w:r w:rsidR="0073033F" w:rsidRPr="00E149C5">
        <w:rPr>
          <w:strike/>
        </w:rPr>
        <w:t>Ladiga</w:t>
      </w:r>
      <w:proofErr w:type="spellEnd"/>
      <w:r w:rsidR="0073033F" w:rsidRPr="00E149C5">
        <w:rPr>
          <w:strike/>
        </w:rPr>
        <w:t>, Pasaulio anykštėnų bendrijos pirmininkas (jam sutikus).</w:t>
      </w:r>
    </w:p>
    <w:p w14:paraId="77124683" w14:textId="3ED5CC5A" w:rsidR="00034C6F" w:rsidRPr="00E149C5" w:rsidRDefault="00034C6F" w:rsidP="00034C6F">
      <w:pPr>
        <w:pStyle w:val="Sraopastraipa"/>
        <w:shd w:val="clear" w:color="auto" w:fill="FFFFFF"/>
        <w:spacing w:line="360" w:lineRule="auto"/>
        <w:ind w:left="0" w:firstLine="720"/>
        <w:jc w:val="both"/>
        <w:rPr>
          <w:i/>
          <w:strike/>
          <w:sz w:val="16"/>
        </w:rPr>
      </w:pPr>
      <w:r w:rsidRPr="00E149C5">
        <w:rPr>
          <w:i/>
          <w:strike/>
          <w:sz w:val="16"/>
        </w:rPr>
        <w:t xml:space="preserve">2024 m. rugsėjo 26 d. Anykščių rajono savivaldybės tarybos sprendimo </w:t>
      </w:r>
      <w:bookmarkStart w:id="8" w:name="n_4"/>
      <w:r w:rsidR="007C0CDA" w:rsidRPr="00E149C5">
        <w:rPr>
          <w:i/>
          <w:strike/>
          <w:sz w:val="16"/>
        </w:rPr>
        <w:t xml:space="preserve">Nr. 1-TS-269 </w:t>
      </w:r>
      <w:bookmarkEnd w:id="8"/>
      <w:r w:rsidRPr="00E149C5">
        <w:rPr>
          <w:i/>
          <w:strike/>
          <w:sz w:val="16"/>
        </w:rPr>
        <w:t>redakcija pakeista punkto numeracija</w:t>
      </w:r>
    </w:p>
    <w:p w14:paraId="6C032B69" w14:textId="1FF2CAF1" w:rsidR="00320950" w:rsidRPr="00E149C5" w:rsidRDefault="00320950" w:rsidP="00320950">
      <w:pPr>
        <w:pStyle w:val="Sraopastraipa"/>
        <w:shd w:val="clear" w:color="auto" w:fill="FFFFFF"/>
        <w:spacing w:line="360" w:lineRule="auto"/>
        <w:ind w:left="0" w:firstLine="720"/>
        <w:jc w:val="both"/>
        <w:rPr>
          <w:i/>
          <w:strike/>
          <w:sz w:val="16"/>
        </w:rPr>
      </w:pPr>
      <w:r w:rsidRPr="00E149C5">
        <w:rPr>
          <w:i/>
          <w:strike/>
          <w:sz w:val="16"/>
        </w:rPr>
        <w:t xml:space="preserve">2025 m. sausio 30 d. Anykščių rajono savivaldybės tarybos sprendimo </w:t>
      </w:r>
      <w:bookmarkStart w:id="9" w:name="n_18"/>
      <w:r w:rsidR="00594AA9" w:rsidRPr="00E149C5">
        <w:rPr>
          <w:i/>
          <w:strike/>
          <w:sz w:val="16"/>
        </w:rPr>
        <w:t>Nr. 1-TS-9</w:t>
      </w:r>
      <w:bookmarkEnd w:id="9"/>
      <w:r w:rsidRPr="00E149C5">
        <w:rPr>
          <w:i/>
          <w:strike/>
          <w:sz w:val="16"/>
        </w:rPr>
        <w:t xml:space="preserve"> redakcija </w:t>
      </w:r>
      <w:bookmarkStart w:id="10" w:name="_Hlk190359266"/>
      <w:r w:rsidRPr="00E149C5">
        <w:rPr>
          <w:i/>
          <w:strike/>
          <w:sz w:val="16"/>
        </w:rPr>
        <w:t>pakeista punkto numeracija</w:t>
      </w:r>
    </w:p>
    <w:bookmarkEnd w:id="10"/>
    <w:p w14:paraId="2761E858" w14:textId="77777777" w:rsidR="00034C6F" w:rsidRPr="00E149C5" w:rsidRDefault="00034C6F" w:rsidP="00034C6F">
      <w:pPr>
        <w:pStyle w:val="Sraopastraipa"/>
        <w:shd w:val="clear" w:color="auto" w:fill="FFFFFF"/>
        <w:spacing w:line="360" w:lineRule="auto"/>
        <w:ind w:left="0" w:firstLine="720"/>
        <w:jc w:val="both"/>
        <w:rPr>
          <w:i/>
          <w:strike/>
          <w:sz w:val="16"/>
        </w:rPr>
      </w:pPr>
    </w:p>
    <w:p w14:paraId="3577E90D" w14:textId="5745B8B9" w:rsidR="0036059F" w:rsidRPr="00E149C5" w:rsidRDefault="00320950" w:rsidP="0036059F">
      <w:pPr>
        <w:pStyle w:val="Sraopastraipa"/>
        <w:shd w:val="clear" w:color="auto" w:fill="FFFFFF"/>
        <w:ind w:left="0" w:firstLine="720"/>
        <w:jc w:val="both"/>
        <w:rPr>
          <w:strike/>
        </w:rPr>
      </w:pPr>
      <w:r w:rsidRPr="00E149C5">
        <w:rPr>
          <w:strike/>
        </w:rPr>
        <w:t>7</w:t>
      </w:r>
      <w:r w:rsidR="0073033F" w:rsidRPr="00E149C5">
        <w:rPr>
          <w:strike/>
        </w:rPr>
        <w:t xml:space="preserve">. </w:t>
      </w:r>
      <w:r w:rsidR="0036059F" w:rsidRPr="00E149C5">
        <w:rPr>
          <w:strike/>
        </w:rPr>
        <w:t>Neteko galios.</w:t>
      </w:r>
    </w:p>
    <w:p w14:paraId="54345BC2" w14:textId="4A245094" w:rsidR="0036059F" w:rsidRPr="00E149C5" w:rsidRDefault="0036059F" w:rsidP="0036059F">
      <w:pPr>
        <w:pStyle w:val="Sraopastraipa"/>
        <w:shd w:val="clear" w:color="auto" w:fill="FFFFFF"/>
        <w:spacing w:line="360" w:lineRule="auto"/>
        <w:ind w:left="0" w:firstLine="720"/>
        <w:jc w:val="both"/>
        <w:rPr>
          <w:i/>
          <w:strike/>
          <w:sz w:val="16"/>
        </w:rPr>
      </w:pPr>
      <w:r w:rsidRPr="00E149C5">
        <w:rPr>
          <w:i/>
          <w:strike/>
          <w:sz w:val="16"/>
        </w:rPr>
        <w:t xml:space="preserve">2025 m. sausio 30 d. Anykščių rajono savivaldybės tarybos sprendimo </w:t>
      </w:r>
      <w:bookmarkStart w:id="11" w:name="n_19"/>
      <w:r w:rsidR="00594AA9" w:rsidRPr="00E149C5">
        <w:rPr>
          <w:i/>
          <w:strike/>
          <w:sz w:val="16"/>
        </w:rPr>
        <w:t>Nr. 1-TS-9</w:t>
      </w:r>
      <w:bookmarkEnd w:id="11"/>
      <w:r w:rsidRPr="00E149C5">
        <w:rPr>
          <w:i/>
          <w:strike/>
          <w:sz w:val="16"/>
        </w:rPr>
        <w:t xml:space="preserve"> redakcija</w:t>
      </w:r>
    </w:p>
    <w:p w14:paraId="2745BEAE" w14:textId="77B0F89D" w:rsidR="00034C6F" w:rsidRPr="00E149C5" w:rsidRDefault="00034C6F" w:rsidP="0036059F">
      <w:pPr>
        <w:pStyle w:val="Sraopastraipa"/>
        <w:shd w:val="clear" w:color="auto" w:fill="FFFFFF"/>
        <w:spacing w:line="360" w:lineRule="auto"/>
        <w:ind w:left="0" w:firstLine="720"/>
        <w:jc w:val="both"/>
        <w:rPr>
          <w:i/>
          <w:strike/>
          <w:sz w:val="16"/>
        </w:rPr>
      </w:pPr>
    </w:p>
    <w:p w14:paraId="0FA0A562" w14:textId="4B658CCF" w:rsidR="00A7146A" w:rsidRPr="00E149C5" w:rsidRDefault="00320950" w:rsidP="00034C6F">
      <w:pPr>
        <w:pStyle w:val="Sraopastraipa"/>
        <w:shd w:val="clear" w:color="auto" w:fill="FFFFFF"/>
        <w:spacing w:line="360" w:lineRule="auto"/>
        <w:ind w:left="0" w:firstLine="720"/>
        <w:jc w:val="both"/>
        <w:rPr>
          <w:strike/>
        </w:rPr>
      </w:pPr>
      <w:r w:rsidRPr="00E149C5">
        <w:rPr>
          <w:strike/>
        </w:rPr>
        <w:t>8</w:t>
      </w:r>
      <w:r w:rsidR="00A7146A" w:rsidRPr="00E149C5">
        <w:rPr>
          <w:strike/>
        </w:rPr>
        <w:t>. Linas Mikuta, VšĮ „</w:t>
      </w:r>
      <w:proofErr w:type="spellStart"/>
      <w:r w:rsidR="00A7146A" w:rsidRPr="00E149C5">
        <w:rPr>
          <w:strike/>
        </w:rPr>
        <w:t>Lelos</w:t>
      </w:r>
      <w:proofErr w:type="spellEnd"/>
      <w:r w:rsidR="00A7146A" w:rsidRPr="00E149C5">
        <w:rPr>
          <w:strike/>
        </w:rPr>
        <w:t xml:space="preserve"> filmai“ direktorius, kino režisierius, Anykščių menų inkubatoriaus-menų studijos rezidentas (deleguotas).</w:t>
      </w:r>
    </w:p>
    <w:p w14:paraId="273DAC7A" w14:textId="239D12E0" w:rsidR="00034C6F" w:rsidRPr="00E149C5" w:rsidRDefault="00034C6F" w:rsidP="00034C6F">
      <w:pPr>
        <w:pStyle w:val="Sraopastraipa"/>
        <w:shd w:val="clear" w:color="auto" w:fill="FFFFFF"/>
        <w:spacing w:line="360" w:lineRule="auto"/>
        <w:ind w:left="0" w:firstLine="720"/>
        <w:jc w:val="both"/>
        <w:rPr>
          <w:i/>
          <w:strike/>
          <w:sz w:val="16"/>
        </w:rPr>
      </w:pPr>
      <w:r w:rsidRPr="00E149C5">
        <w:rPr>
          <w:i/>
          <w:strike/>
          <w:sz w:val="16"/>
        </w:rPr>
        <w:t xml:space="preserve">2024 m. rugsėjo 26 d. Anykščių rajono savivaldybės tarybos sprendimo </w:t>
      </w:r>
      <w:bookmarkStart w:id="12" w:name="n_6"/>
      <w:r w:rsidR="007C0CDA" w:rsidRPr="00E149C5">
        <w:rPr>
          <w:i/>
          <w:strike/>
          <w:sz w:val="16"/>
        </w:rPr>
        <w:t xml:space="preserve">Nr. 1-TS-269 </w:t>
      </w:r>
      <w:bookmarkEnd w:id="12"/>
      <w:r w:rsidRPr="00E149C5">
        <w:rPr>
          <w:i/>
          <w:strike/>
          <w:sz w:val="16"/>
        </w:rPr>
        <w:t>redakcija pakeista punkto numeracija</w:t>
      </w:r>
    </w:p>
    <w:p w14:paraId="71C69C63" w14:textId="61043543" w:rsidR="00320950" w:rsidRPr="00E149C5" w:rsidRDefault="00320950" w:rsidP="00320950">
      <w:pPr>
        <w:pStyle w:val="Sraopastraipa"/>
        <w:shd w:val="clear" w:color="auto" w:fill="FFFFFF"/>
        <w:spacing w:line="360" w:lineRule="auto"/>
        <w:ind w:left="0" w:firstLine="720"/>
        <w:jc w:val="both"/>
        <w:rPr>
          <w:i/>
          <w:strike/>
          <w:sz w:val="16"/>
        </w:rPr>
      </w:pPr>
      <w:r w:rsidRPr="00E149C5">
        <w:rPr>
          <w:i/>
          <w:strike/>
          <w:sz w:val="16"/>
        </w:rPr>
        <w:t xml:space="preserve">2025 m. sausio 30 d. Anykščių rajono savivaldybės tarybos sprendimo </w:t>
      </w:r>
      <w:bookmarkStart w:id="13" w:name="n_20"/>
      <w:r w:rsidR="00594AA9" w:rsidRPr="00E149C5">
        <w:rPr>
          <w:i/>
          <w:strike/>
          <w:sz w:val="16"/>
        </w:rPr>
        <w:t>Nr. 1-TS-9</w:t>
      </w:r>
      <w:bookmarkEnd w:id="13"/>
      <w:r w:rsidRPr="00E149C5">
        <w:rPr>
          <w:i/>
          <w:strike/>
          <w:sz w:val="16"/>
        </w:rPr>
        <w:t xml:space="preserve"> redakcija pakeista punkto numeracija</w:t>
      </w:r>
    </w:p>
    <w:p w14:paraId="64CE92B7" w14:textId="77777777" w:rsidR="00034C6F" w:rsidRPr="00E149C5" w:rsidRDefault="00034C6F" w:rsidP="00034C6F">
      <w:pPr>
        <w:pStyle w:val="Sraopastraipa"/>
        <w:shd w:val="clear" w:color="auto" w:fill="FFFFFF"/>
        <w:spacing w:line="360" w:lineRule="auto"/>
        <w:ind w:left="0" w:firstLine="720"/>
        <w:jc w:val="both"/>
        <w:rPr>
          <w:i/>
          <w:strike/>
          <w:sz w:val="16"/>
        </w:rPr>
      </w:pPr>
    </w:p>
    <w:p w14:paraId="53424D32" w14:textId="6F360732" w:rsidR="00764A7F" w:rsidRPr="00E149C5" w:rsidRDefault="00320950" w:rsidP="00034C6F">
      <w:pPr>
        <w:pStyle w:val="Sraopastraipa"/>
        <w:shd w:val="clear" w:color="auto" w:fill="FFFFFF"/>
        <w:spacing w:line="360" w:lineRule="auto"/>
        <w:ind w:left="0" w:firstLine="720"/>
        <w:jc w:val="both"/>
        <w:rPr>
          <w:strike/>
        </w:rPr>
      </w:pPr>
      <w:r w:rsidRPr="00E149C5">
        <w:rPr>
          <w:strike/>
        </w:rPr>
        <w:lastRenderedPageBreak/>
        <w:t>9</w:t>
      </w:r>
      <w:r w:rsidR="00764A7F" w:rsidRPr="00E149C5">
        <w:rPr>
          <w:strike/>
        </w:rPr>
        <w:t xml:space="preserve">. Dangira </w:t>
      </w:r>
      <w:proofErr w:type="spellStart"/>
      <w:r w:rsidR="00764A7F" w:rsidRPr="00E149C5">
        <w:rPr>
          <w:strike/>
        </w:rPr>
        <w:t>Nefienė</w:t>
      </w:r>
      <w:proofErr w:type="spellEnd"/>
      <w:r w:rsidR="00764A7F" w:rsidRPr="00E149C5">
        <w:rPr>
          <w:strike/>
        </w:rPr>
        <w:t>, Antano Vienuolio draugijos pirmininkė (jai sutikus).</w:t>
      </w:r>
    </w:p>
    <w:p w14:paraId="0B5531BB" w14:textId="391DB467" w:rsidR="00034C6F" w:rsidRPr="00E149C5" w:rsidRDefault="00034C6F" w:rsidP="00034C6F">
      <w:pPr>
        <w:pStyle w:val="Sraopastraipa"/>
        <w:shd w:val="clear" w:color="auto" w:fill="FFFFFF"/>
        <w:spacing w:line="360" w:lineRule="auto"/>
        <w:ind w:left="0" w:firstLine="720"/>
        <w:jc w:val="both"/>
        <w:rPr>
          <w:i/>
          <w:strike/>
          <w:sz w:val="16"/>
        </w:rPr>
      </w:pPr>
      <w:r w:rsidRPr="00E149C5">
        <w:rPr>
          <w:i/>
          <w:strike/>
          <w:sz w:val="16"/>
        </w:rPr>
        <w:t xml:space="preserve">2024 m. rugsėjo 26 d. Anykščių rajono savivaldybės tarybos sprendimo </w:t>
      </w:r>
      <w:bookmarkStart w:id="14" w:name="n_7"/>
      <w:r w:rsidR="007C0CDA" w:rsidRPr="00E149C5">
        <w:rPr>
          <w:i/>
          <w:strike/>
          <w:sz w:val="16"/>
        </w:rPr>
        <w:t>Nr. 1-TS-269</w:t>
      </w:r>
      <w:bookmarkEnd w:id="14"/>
      <w:r w:rsidRPr="00E149C5">
        <w:rPr>
          <w:i/>
          <w:strike/>
          <w:sz w:val="16"/>
        </w:rPr>
        <w:t xml:space="preserve"> redakcija pakeista punkto numeracija</w:t>
      </w:r>
    </w:p>
    <w:p w14:paraId="06BEEFE5" w14:textId="096C00C6" w:rsidR="00320950" w:rsidRPr="00E149C5" w:rsidRDefault="00320950" w:rsidP="00320950">
      <w:pPr>
        <w:pStyle w:val="Sraopastraipa"/>
        <w:shd w:val="clear" w:color="auto" w:fill="FFFFFF"/>
        <w:spacing w:line="360" w:lineRule="auto"/>
        <w:ind w:left="0" w:firstLine="720"/>
        <w:jc w:val="both"/>
        <w:rPr>
          <w:i/>
          <w:strike/>
          <w:sz w:val="16"/>
        </w:rPr>
      </w:pPr>
      <w:r w:rsidRPr="00E149C5">
        <w:rPr>
          <w:i/>
          <w:strike/>
          <w:sz w:val="16"/>
        </w:rPr>
        <w:t xml:space="preserve">2025 m. sausio 30 d. Anykščių rajono savivaldybės tarybos sprendimo </w:t>
      </w:r>
      <w:bookmarkStart w:id="15" w:name="n_21"/>
      <w:r w:rsidR="00094AAD" w:rsidRPr="00E149C5">
        <w:rPr>
          <w:i/>
          <w:strike/>
          <w:sz w:val="16"/>
        </w:rPr>
        <w:t>Nr. 1-TS-9</w:t>
      </w:r>
      <w:bookmarkEnd w:id="15"/>
      <w:r w:rsidRPr="00E149C5">
        <w:rPr>
          <w:i/>
          <w:strike/>
          <w:sz w:val="16"/>
        </w:rPr>
        <w:t xml:space="preserve"> redakcija pakeista punkto numeracija</w:t>
      </w:r>
    </w:p>
    <w:p w14:paraId="1D9FDEFE" w14:textId="77777777" w:rsidR="00034C6F" w:rsidRPr="00E149C5" w:rsidRDefault="00034C6F" w:rsidP="00034C6F">
      <w:pPr>
        <w:pStyle w:val="Sraopastraipa"/>
        <w:shd w:val="clear" w:color="auto" w:fill="FFFFFF"/>
        <w:spacing w:line="360" w:lineRule="auto"/>
        <w:ind w:left="0" w:firstLine="720"/>
        <w:jc w:val="both"/>
        <w:rPr>
          <w:i/>
          <w:strike/>
          <w:sz w:val="16"/>
        </w:rPr>
      </w:pPr>
    </w:p>
    <w:p w14:paraId="0F44090F" w14:textId="649FBF62" w:rsidR="00A7146A" w:rsidRPr="00E149C5" w:rsidRDefault="00320950" w:rsidP="00034C6F">
      <w:pPr>
        <w:pStyle w:val="Sraopastraipa"/>
        <w:shd w:val="clear" w:color="auto" w:fill="FFFFFF"/>
        <w:spacing w:line="360" w:lineRule="auto"/>
        <w:ind w:left="0" w:firstLine="720"/>
        <w:jc w:val="both"/>
        <w:rPr>
          <w:strike/>
        </w:rPr>
      </w:pPr>
      <w:r w:rsidRPr="00E149C5">
        <w:rPr>
          <w:strike/>
        </w:rPr>
        <w:t>10</w:t>
      </w:r>
      <w:r w:rsidR="00A7146A" w:rsidRPr="00E149C5">
        <w:rPr>
          <w:strike/>
        </w:rPr>
        <w:t xml:space="preserve">. Jolanta </w:t>
      </w:r>
      <w:proofErr w:type="spellStart"/>
      <w:r w:rsidR="00A7146A" w:rsidRPr="00E149C5">
        <w:rPr>
          <w:strike/>
        </w:rPr>
        <w:t>Pupkienė</w:t>
      </w:r>
      <w:proofErr w:type="spellEnd"/>
      <w:r w:rsidR="00A7146A" w:rsidRPr="00E149C5">
        <w:rPr>
          <w:strike/>
        </w:rPr>
        <w:t>, Anykščių kultūros centro Troškūnų skyriaus padalinio vadovė (deleguota)</w:t>
      </w:r>
      <w:r w:rsidR="000D79BD" w:rsidRPr="00E149C5">
        <w:rPr>
          <w:strike/>
        </w:rPr>
        <w:t>.</w:t>
      </w:r>
    </w:p>
    <w:p w14:paraId="36768997" w14:textId="3A01E7CB" w:rsidR="00034C6F" w:rsidRPr="00E149C5" w:rsidRDefault="00034C6F" w:rsidP="00034C6F">
      <w:pPr>
        <w:pStyle w:val="Sraopastraipa"/>
        <w:shd w:val="clear" w:color="auto" w:fill="FFFFFF"/>
        <w:spacing w:line="360" w:lineRule="auto"/>
        <w:ind w:left="0" w:firstLine="720"/>
        <w:jc w:val="both"/>
        <w:rPr>
          <w:i/>
          <w:strike/>
          <w:sz w:val="16"/>
        </w:rPr>
      </w:pPr>
      <w:r w:rsidRPr="00E149C5">
        <w:rPr>
          <w:i/>
          <w:strike/>
          <w:sz w:val="16"/>
        </w:rPr>
        <w:t xml:space="preserve">2024 m. rugsėjo 26 d. Anykščių rajono savivaldybės tarybos sprendimo </w:t>
      </w:r>
      <w:bookmarkStart w:id="16" w:name="n_8"/>
      <w:r w:rsidR="007C0CDA" w:rsidRPr="00E149C5">
        <w:rPr>
          <w:i/>
          <w:strike/>
          <w:sz w:val="16"/>
        </w:rPr>
        <w:t xml:space="preserve">Nr. 1-TS-269 </w:t>
      </w:r>
      <w:bookmarkEnd w:id="16"/>
      <w:r w:rsidRPr="00E149C5">
        <w:rPr>
          <w:i/>
          <w:strike/>
          <w:sz w:val="16"/>
        </w:rPr>
        <w:t>redakcija pakeista punkto numeracija</w:t>
      </w:r>
    </w:p>
    <w:p w14:paraId="5F7E0D2F" w14:textId="65138E34" w:rsidR="00320950" w:rsidRPr="00E149C5" w:rsidRDefault="00320950" w:rsidP="00320950">
      <w:pPr>
        <w:pStyle w:val="Sraopastraipa"/>
        <w:shd w:val="clear" w:color="auto" w:fill="FFFFFF"/>
        <w:spacing w:line="360" w:lineRule="auto"/>
        <w:ind w:left="0" w:firstLine="720"/>
        <w:jc w:val="both"/>
        <w:rPr>
          <w:i/>
          <w:strike/>
          <w:sz w:val="16"/>
        </w:rPr>
      </w:pPr>
      <w:r w:rsidRPr="00E149C5">
        <w:rPr>
          <w:i/>
          <w:strike/>
          <w:sz w:val="16"/>
        </w:rPr>
        <w:t xml:space="preserve">2025 m. sausio 30 d. Anykščių rajono savivaldybės tarybos sprendimo </w:t>
      </w:r>
      <w:bookmarkStart w:id="17" w:name="n_22"/>
      <w:r w:rsidR="00094AAD" w:rsidRPr="00E149C5">
        <w:rPr>
          <w:i/>
          <w:strike/>
          <w:sz w:val="16"/>
        </w:rPr>
        <w:t>Nr. 1-TS-9</w:t>
      </w:r>
      <w:bookmarkEnd w:id="17"/>
      <w:r w:rsidRPr="00E149C5">
        <w:rPr>
          <w:i/>
          <w:strike/>
          <w:sz w:val="16"/>
        </w:rPr>
        <w:t xml:space="preserve"> redakcija pakeista punkto numeracija</w:t>
      </w:r>
    </w:p>
    <w:p w14:paraId="40A890F7" w14:textId="77777777" w:rsidR="00034C6F" w:rsidRPr="00E149C5" w:rsidRDefault="00034C6F" w:rsidP="00034C6F">
      <w:pPr>
        <w:pStyle w:val="Sraopastraipa"/>
        <w:shd w:val="clear" w:color="auto" w:fill="FFFFFF"/>
        <w:spacing w:line="360" w:lineRule="auto"/>
        <w:ind w:left="0" w:firstLine="720"/>
        <w:jc w:val="both"/>
        <w:rPr>
          <w:i/>
          <w:strike/>
          <w:sz w:val="16"/>
        </w:rPr>
      </w:pPr>
    </w:p>
    <w:p w14:paraId="31985234" w14:textId="22C460D2" w:rsidR="00764A7F" w:rsidRPr="00E149C5" w:rsidRDefault="0073033F" w:rsidP="00034C6F">
      <w:pPr>
        <w:pStyle w:val="Sraopastraipa"/>
        <w:shd w:val="clear" w:color="auto" w:fill="FFFFFF"/>
        <w:spacing w:line="360" w:lineRule="auto"/>
        <w:ind w:left="0" w:firstLine="720"/>
        <w:jc w:val="both"/>
        <w:rPr>
          <w:strike/>
        </w:rPr>
      </w:pPr>
      <w:r w:rsidRPr="00E149C5">
        <w:rPr>
          <w:strike/>
        </w:rPr>
        <w:t>1</w:t>
      </w:r>
      <w:r w:rsidR="00320950" w:rsidRPr="00E149C5">
        <w:rPr>
          <w:strike/>
        </w:rPr>
        <w:t>1</w:t>
      </w:r>
      <w:r w:rsidR="00764A7F" w:rsidRPr="00E149C5">
        <w:rPr>
          <w:strike/>
        </w:rPr>
        <w:t xml:space="preserve">. Asta </w:t>
      </w:r>
      <w:proofErr w:type="spellStart"/>
      <w:r w:rsidR="00764A7F" w:rsidRPr="00E149C5">
        <w:rPr>
          <w:strike/>
        </w:rPr>
        <w:t>Ražanskienė</w:t>
      </w:r>
      <w:proofErr w:type="spellEnd"/>
      <w:r w:rsidR="00764A7F" w:rsidRPr="00E149C5">
        <w:rPr>
          <w:strike/>
        </w:rPr>
        <w:t>, Anykščių A. Baranausko ir A. Vienuolio-Žukausko memorialinio muziejaus direktoriaus pavaduotoja – vyriausioji rinkinių kuratorė (deleguota).</w:t>
      </w:r>
    </w:p>
    <w:p w14:paraId="16313A04" w14:textId="33D4C8A3" w:rsidR="00034C6F" w:rsidRPr="00E149C5" w:rsidRDefault="00034C6F" w:rsidP="00034C6F">
      <w:pPr>
        <w:pStyle w:val="Sraopastraipa"/>
        <w:shd w:val="clear" w:color="auto" w:fill="FFFFFF"/>
        <w:spacing w:line="360" w:lineRule="auto"/>
        <w:ind w:left="0" w:firstLine="720"/>
        <w:jc w:val="both"/>
        <w:rPr>
          <w:i/>
          <w:strike/>
          <w:sz w:val="16"/>
        </w:rPr>
      </w:pPr>
      <w:r w:rsidRPr="00E149C5">
        <w:rPr>
          <w:i/>
          <w:strike/>
          <w:sz w:val="16"/>
        </w:rPr>
        <w:t xml:space="preserve">2024 m. rugsėjo 26 d. Anykščių rajono savivaldybės tarybos sprendimo </w:t>
      </w:r>
      <w:bookmarkStart w:id="18" w:name="n_9"/>
      <w:r w:rsidR="007C0CDA" w:rsidRPr="00E149C5">
        <w:rPr>
          <w:i/>
          <w:strike/>
          <w:sz w:val="16"/>
        </w:rPr>
        <w:t xml:space="preserve">Nr. 1-TS-269 </w:t>
      </w:r>
      <w:bookmarkEnd w:id="18"/>
      <w:r w:rsidRPr="00E149C5">
        <w:rPr>
          <w:i/>
          <w:strike/>
          <w:sz w:val="16"/>
        </w:rPr>
        <w:t>redakcija pakeista punkto numeracija</w:t>
      </w:r>
    </w:p>
    <w:p w14:paraId="62C30A6B" w14:textId="40C942C0" w:rsidR="00320950" w:rsidRPr="00E149C5" w:rsidRDefault="00320950" w:rsidP="00320950">
      <w:pPr>
        <w:pStyle w:val="Sraopastraipa"/>
        <w:shd w:val="clear" w:color="auto" w:fill="FFFFFF"/>
        <w:spacing w:line="360" w:lineRule="auto"/>
        <w:ind w:left="0" w:firstLine="720"/>
        <w:jc w:val="both"/>
        <w:rPr>
          <w:i/>
          <w:strike/>
          <w:sz w:val="16"/>
        </w:rPr>
      </w:pPr>
      <w:r w:rsidRPr="00E149C5">
        <w:rPr>
          <w:i/>
          <w:strike/>
          <w:sz w:val="16"/>
        </w:rPr>
        <w:t xml:space="preserve">2025 m. sausio 30 d. Anykščių rajono savivaldybės tarybos sprendimo </w:t>
      </w:r>
      <w:bookmarkStart w:id="19" w:name="n_23"/>
      <w:r w:rsidR="00094AAD" w:rsidRPr="00E149C5">
        <w:rPr>
          <w:i/>
          <w:strike/>
          <w:sz w:val="16"/>
        </w:rPr>
        <w:t>Nr. 1-TS-9</w:t>
      </w:r>
      <w:bookmarkEnd w:id="19"/>
      <w:r w:rsidRPr="00E149C5">
        <w:rPr>
          <w:i/>
          <w:strike/>
          <w:sz w:val="16"/>
        </w:rPr>
        <w:t xml:space="preserve"> redakcija pakeista punkto numeracija</w:t>
      </w:r>
    </w:p>
    <w:p w14:paraId="25DE764B" w14:textId="77777777" w:rsidR="00034C6F" w:rsidRPr="00E149C5" w:rsidRDefault="00034C6F" w:rsidP="00034C6F">
      <w:pPr>
        <w:pStyle w:val="Sraopastraipa"/>
        <w:shd w:val="clear" w:color="auto" w:fill="FFFFFF"/>
        <w:spacing w:line="360" w:lineRule="auto"/>
        <w:ind w:left="0" w:firstLine="720"/>
        <w:jc w:val="both"/>
        <w:rPr>
          <w:i/>
          <w:strike/>
          <w:sz w:val="16"/>
        </w:rPr>
      </w:pPr>
    </w:p>
    <w:p w14:paraId="3B9662F7" w14:textId="3E638408" w:rsidR="00764A7F" w:rsidRPr="00E149C5" w:rsidRDefault="0073033F" w:rsidP="00034C6F">
      <w:pPr>
        <w:pStyle w:val="Sraopastraipa"/>
        <w:shd w:val="clear" w:color="auto" w:fill="FFFFFF"/>
        <w:spacing w:line="360" w:lineRule="auto"/>
        <w:ind w:left="0" w:firstLine="720"/>
        <w:jc w:val="both"/>
        <w:rPr>
          <w:strike/>
        </w:rPr>
      </w:pPr>
      <w:r w:rsidRPr="00E149C5">
        <w:rPr>
          <w:strike/>
        </w:rPr>
        <w:t>1</w:t>
      </w:r>
      <w:r w:rsidR="00320950" w:rsidRPr="00E149C5">
        <w:rPr>
          <w:strike/>
        </w:rPr>
        <w:t>2</w:t>
      </w:r>
      <w:r w:rsidR="00764A7F" w:rsidRPr="00E149C5">
        <w:rPr>
          <w:strike/>
        </w:rPr>
        <w:t xml:space="preserve">. Jolanta Rimkutė, dizainerė, Lietuvos kultūros tarybos programos „Dizaino sparnai“ </w:t>
      </w:r>
      <w:proofErr w:type="spellStart"/>
      <w:r w:rsidR="00764A7F" w:rsidRPr="00E149C5">
        <w:rPr>
          <w:strike/>
        </w:rPr>
        <w:t>mentorė</w:t>
      </w:r>
      <w:proofErr w:type="spellEnd"/>
      <w:r w:rsidR="00764A7F" w:rsidRPr="00E149C5">
        <w:rPr>
          <w:strike/>
        </w:rPr>
        <w:t xml:space="preserve">, Anykščių menų inkubatoriaus-menų studijos rezidentė (jai sutikus). </w:t>
      </w:r>
    </w:p>
    <w:p w14:paraId="0406D817" w14:textId="00898D06" w:rsidR="00034C6F" w:rsidRPr="00E149C5" w:rsidRDefault="00034C6F" w:rsidP="00034C6F">
      <w:pPr>
        <w:pStyle w:val="Sraopastraipa"/>
        <w:shd w:val="clear" w:color="auto" w:fill="FFFFFF"/>
        <w:spacing w:line="360" w:lineRule="auto"/>
        <w:ind w:left="0" w:firstLine="720"/>
        <w:jc w:val="both"/>
        <w:rPr>
          <w:i/>
          <w:strike/>
          <w:sz w:val="16"/>
        </w:rPr>
      </w:pPr>
      <w:r w:rsidRPr="00E149C5">
        <w:rPr>
          <w:i/>
          <w:strike/>
          <w:sz w:val="16"/>
        </w:rPr>
        <w:t xml:space="preserve">2024 m. rugsėjo 26 d. Anykščių rajono savivaldybės tarybos sprendimo </w:t>
      </w:r>
      <w:bookmarkStart w:id="20" w:name="n_10"/>
      <w:r w:rsidR="007C0CDA" w:rsidRPr="00E149C5">
        <w:rPr>
          <w:i/>
          <w:strike/>
          <w:sz w:val="16"/>
        </w:rPr>
        <w:t xml:space="preserve">Nr. 1-TS-269 </w:t>
      </w:r>
      <w:bookmarkEnd w:id="20"/>
      <w:r w:rsidRPr="00E149C5">
        <w:rPr>
          <w:i/>
          <w:strike/>
          <w:sz w:val="16"/>
        </w:rPr>
        <w:t>redakcija pakeista punkto numeracija</w:t>
      </w:r>
    </w:p>
    <w:p w14:paraId="0ACCEF5E" w14:textId="5A4D13FF" w:rsidR="00320950" w:rsidRPr="00E149C5" w:rsidRDefault="00320950" w:rsidP="00320950">
      <w:pPr>
        <w:pStyle w:val="Sraopastraipa"/>
        <w:shd w:val="clear" w:color="auto" w:fill="FFFFFF"/>
        <w:spacing w:line="360" w:lineRule="auto"/>
        <w:ind w:left="0" w:firstLine="720"/>
        <w:jc w:val="both"/>
        <w:rPr>
          <w:i/>
          <w:strike/>
          <w:sz w:val="16"/>
        </w:rPr>
      </w:pPr>
      <w:r w:rsidRPr="00E149C5">
        <w:rPr>
          <w:i/>
          <w:strike/>
          <w:sz w:val="16"/>
        </w:rPr>
        <w:t xml:space="preserve">2025 m. sausio 30 d. Anykščių rajono savivaldybės tarybos sprendimo </w:t>
      </w:r>
      <w:bookmarkStart w:id="21" w:name="n_24"/>
      <w:r w:rsidR="00094AAD" w:rsidRPr="00E149C5">
        <w:rPr>
          <w:i/>
          <w:strike/>
          <w:sz w:val="16"/>
        </w:rPr>
        <w:t>Nr. 1-TS-9</w:t>
      </w:r>
      <w:bookmarkEnd w:id="21"/>
      <w:r w:rsidRPr="00E149C5">
        <w:rPr>
          <w:i/>
          <w:strike/>
          <w:sz w:val="16"/>
        </w:rPr>
        <w:t xml:space="preserve"> redakcija pakeista punkto numeracija</w:t>
      </w:r>
    </w:p>
    <w:p w14:paraId="340992D1" w14:textId="77777777" w:rsidR="00034C6F" w:rsidRPr="00E149C5" w:rsidRDefault="00034C6F" w:rsidP="00034C6F">
      <w:pPr>
        <w:pStyle w:val="Sraopastraipa"/>
        <w:shd w:val="clear" w:color="auto" w:fill="FFFFFF"/>
        <w:spacing w:line="360" w:lineRule="auto"/>
        <w:ind w:left="0" w:firstLine="720"/>
        <w:jc w:val="both"/>
        <w:rPr>
          <w:i/>
          <w:strike/>
          <w:sz w:val="16"/>
        </w:rPr>
      </w:pPr>
    </w:p>
    <w:p w14:paraId="4C2A6B5D" w14:textId="04082F35" w:rsidR="0073033F" w:rsidRPr="00E149C5" w:rsidRDefault="0073033F" w:rsidP="00034C6F">
      <w:pPr>
        <w:pStyle w:val="Sraopastraipa"/>
        <w:shd w:val="clear" w:color="auto" w:fill="FFFFFF"/>
        <w:spacing w:line="360" w:lineRule="auto"/>
        <w:ind w:left="0" w:firstLine="720"/>
        <w:jc w:val="both"/>
        <w:rPr>
          <w:strike/>
        </w:rPr>
      </w:pPr>
      <w:r w:rsidRPr="00E149C5">
        <w:rPr>
          <w:strike/>
        </w:rPr>
        <w:t>1</w:t>
      </w:r>
      <w:r w:rsidR="00320950" w:rsidRPr="00E149C5">
        <w:rPr>
          <w:strike/>
        </w:rPr>
        <w:t>3</w:t>
      </w:r>
      <w:r w:rsidRPr="00E149C5">
        <w:rPr>
          <w:strike/>
        </w:rPr>
        <w:t xml:space="preserve">. Gražina </w:t>
      </w:r>
      <w:proofErr w:type="spellStart"/>
      <w:r w:rsidRPr="00E149C5">
        <w:rPr>
          <w:strike/>
        </w:rPr>
        <w:t>Šmigelskienė</w:t>
      </w:r>
      <w:proofErr w:type="spellEnd"/>
      <w:r w:rsidRPr="00E149C5">
        <w:rPr>
          <w:strike/>
        </w:rPr>
        <w:t>, UAB „Anykštos redakcija“ direktorė (jai sutikus).</w:t>
      </w:r>
    </w:p>
    <w:p w14:paraId="69FC3400" w14:textId="1DF6DEF3" w:rsidR="00034C6F" w:rsidRPr="00E149C5" w:rsidRDefault="00034C6F" w:rsidP="00034C6F">
      <w:pPr>
        <w:pStyle w:val="Sraopastraipa"/>
        <w:shd w:val="clear" w:color="auto" w:fill="FFFFFF"/>
        <w:spacing w:line="360" w:lineRule="auto"/>
        <w:ind w:left="0" w:firstLine="720"/>
        <w:jc w:val="both"/>
        <w:rPr>
          <w:i/>
          <w:strike/>
          <w:sz w:val="16"/>
        </w:rPr>
      </w:pPr>
      <w:r w:rsidRPr="00E149C5">
        <w:rPr>
          <w:i/>
          <w:strike/>
          <w:sz w:val="16"/>
        </w:rPr>
        <w:t xml:space="preserve">2024 m. rugsėjo 26 d. Anykščių rajono savivaldybės tarybos sprendimo </w:t>
      </w:r>
      <w:bookmarkStart w:id="22" w:name="n_11"/>
      <w:r w:rsidR="007C0CDA" w:rsidRPr="00E149C5">
        <w:rPr>
          <w:i/>
          <w:strike/>
          <w:sz w:val="16"/>
        </w:rPr>
        <w:t xml:space="preserve">Nr. 1-TS-269 </w:t>
      </w:r>
      <w:bookmarkEnd w:id="22"/>
      <w:r w:rsidRPr="00E149C5">
        <w:rPr>
          <w:i/>
          <w:strike/>
          <w:sz w:val="16"/>
        </w:rPr>
        <w:t>redakcija pakeista punkto numeracija</w:t>
      </w:r>
    </w:p>
    <w:p w14:paraId="4907C85D" w14:textId="1000822C" w:rsidR="00320950" w:rsidRPr="00E149C5" w:rsidRDefault="00320950" w:rsidP="00320950">
      <w:pPr>
        <w:pStyle w:val="Sraopastraipa"/>
        <w:shd w:val="clear" w:color="auto" w:fill="FFFFFF"/>
        <w:spacing w:line="360" w:lineRule="auto"/>
        <w:ind w:left="0" w:firstLine="720"/>
        <w:jc w:val="both"/>
        <w:rPr>
          <w:i/>
          <w:strike/>
          <w:sz w:val="16"/>
        </w:rPr>
      </w:pPr>
      <w:r w:rsidRPr="00E149C5">
        <w:rPr>
          <w:i/>
          <w:strike/>
          <w:sz w:val="16"/>
        </w:rPr>
        <w:t xml:space="preserve">2025 m. sausio 30 d. Anykščių rajono savivaldybės tarybos sprendimo </w:t>
      </w:r>
      <w:bookmarkStart w:id="23" w:name="n_25"/>
      <w:r w:rsidR="00094AAD" w:rsidRPr="00E149C5">
        <w:rPr>
          <w:i/>
          <w:strike/>
          <w:sz w:val="16"/>
        </w:rPr>
        <w:t>Nr. 1-TS-9</w:t>
      </w:r>
      <w:bookmarkEnd w:id="23"/>
      <w:r w:rsidRPr="00E149C5">
        <w:rPr>
          <w:i/>
          <w:strike/>
          <w:sz w:val="16"/>
        </w:rPr>
        <w:t xml:space="preserve"> redakcija pakeista punkto numeracija</w:t>
      </w:r>
    </w:p>
    <w:p w14:paraId="3008D7E4" w14:textId="77777777" w:rsidR="00034C6F" w:rsidRPr="00E149C5" w:rsidRDefault="00034C6F" w:rsidP="00034C6F">
      <w:pPr>
        <w:pStyle w:val="Sraopastraipa"/>
        <w:shd w:val="clear" w:color="auto" w:fill="FFFFFF"/>
        <w:spacing w:line="360" w:lineRule="auto"/>
        <w:ind w:left="0" w:firstLine="720"/>
        <w:jc w:val="both"/>
        <w:rPr>
          <w:i/>
          <w:strike/>
          <w:sz w:val="16"/>
        </w:rPr>
      </w:pPr>
    </w:p>
    <w:p w14:paraId="45B1AFE3" w14:textId="3C1DB16D" w:rsidR="00A7146A" w:rsidRPr="00E149C5" w:rsidRDefault="00A7146A" w:rsidP="00034C6F">
      <w:pPr>
        <w:pStyle w:val="Sraopastraipa"/>
        <w:shd w:val="clear" w:color="auto" w:fill="FFFFFF"/>
        <w:spacing w:line="360" w:lineRule="auto"/>
        <w:ind w:left="0" w:firstLine="720"/>
        <w:jc w:val="both"/>
        <w:rPr>
          <w:strike/>
        </w:rPr>
      </w:pPr>
      <w:r w:rsidRPr="00E149C5">
        <w:rPr>
          <w:strike/>
        </w:rPr>
        <w:t>1</w:t>
      </w:r>
      <w:r w:rsidR="00320950" w:rsidRPr="00E149C5">
        <w:rPr>
          <w:strike/>
        </w:rPr>
        <w:t>4</w:t>
      </w:r>
      <w:r w:rsidRPr="00E149C5">
        <w:rPr>
          <w:strike/>
        </w:rPr>
        <w:t>. Aleksand</w:t>
      </w:r>
      <w:r w:rsidR="00CA62B2" w:rsidRPr="00E149C5">
        <w:rPr>
          <w:strike/>
        </w:rPr>
        <w:t>r</w:t>
      </w:r>
      <w:r w:rsidRPr="00E149C5">
        <w:rPr>
          <w:strike/>
        </w:rPr>
        <w:t xml:space="preserve"> Špilevoj, VšĮ „ Meno alchemija“ direktorius, teatro režisierius, dramaturgas, teatro meno vadovas (deleguotas)</w:t>
      </w:r>
      <w:r w:rsidR="000D79BD" w:rsidRPr="00E149C5">
        <w:rPr>
          <w:strike/>
        </w:rPr>
        <w:t>.</w:t>
      </w:r>
    </w:p>
    <w:p w14:paraId="53638E3C" w14:textId="356D8238" w:rsidR="00034C6F" w:rsidRPr="00E149C5" w:rsidRDefault="00034C6F" w:rsidP="00034C6F">
      <w:pPr>
        <w:pStyle w:val="Sraopastraipa"/>
        <w:shd w:val="clear" w:color="auto" w:fill="FFFFFF"/>
        <w:spacing w:line="360" w:lineRule="auto"/>
        <w:ind w:left="0" w:firstLine="720"/>
        <w:jc w:val="both"/>
        <w:rPr>
          <w:i/>
          <w:strike/>
          <w:sz w:val="16"/>
        </w:rPr>
      </w:pPr>
      <w:r w:rsidRPr="00E149C5">
        <w:rPr>
          <w:i/>
          <w:strike/>
          <w:sz w:val="16"/>
        </w:rPr>
        <w:t xml:space="preserve">2024 m. rugsėjo 26 d. Anykščių rajono savivaldybės tarybos sprendimo </w:t>
      </w:r>
      <w:bookmarkStart w:id="24" w:name="n_12"/>
      <w:r w:rsidR="007C0CDA" w:rsidRPr="00E149C5">
        <w:rPr>
          <w:i/>
          <w:strike/>
          <w:sz w:val="16"/>
        </w:rPr>
        <w:t xml:space="preserve">Nr. 1-TS-269 </w:t>
      </w:r>
      <w:bookmarkEnd w:id="24"/>
      <w:r w:rsidRPr="00E149C5">
        <w:rPr>
          <w:i/>
          <w:strike/>
          <w:sz w:val="16"/>
        </w:rPr>
        <w:t>redakcija pakeista punkto numeracija</w:t>
      </w:r>
    </w:p>
    <w:p w14:paraId="5A2C7744" w14:textId="3B5280AC" w:rsidR="00320950" w:rsidRPr="00E149C5" w:rsidRDefault="00320950" w:rsidP="00320950">
      <w:pPr>
        <w:pStyle w:val="Sraopastraipa"/>
        <w:shd w:val="clear" w:color="auto" w:fill="FFFFFF"/>
        <w:spacing w:line="360" w:lineRule="auto"/>
        <w:ind w:left="0" w:firstLine="720"/>
        <w:jc w:val="both"/>
        <w:rPr>
          <w:i/>
          <w:strike/>
          <w:sz w:val="16"/>
        </w:rPr>
      </w:pPr>
      <w:r w:rsidRPr="00E149C5">
        <w:rPr>
          <w:i/>
          <w:strike/>
          <w:sz w:val="16"/>
        </w:rPr>
        <w:t xml:space="preserve">2025 m. sausio 30 d. Anykščių rajono savivaldybės tarybos sprendimo </w:t>
      </w:r>
      <w:bookmarkStart w:id="25" w:name="n_26"/>
      <w:r w:rsidR="00094AAD" w:rsidRPr="00E149C5">
        <w:rPr>
          <w:i/>
          <w:strike/>
          <w:sz w:val="16"/>
        </w:rPr>
        <w:t>Nr. 1-TS-9</w:t>
      </w:r>
      <w:bookmarkEnd w:id="25"/>
      <w:r w:rsidRPr="00E149C5">
        <w:rPr>
          <w:i/>
          <w:strike/>
          <w:sz w:val="16"/>
        </w:rPr>
        <w:t xml:space="preserve"> redakcija pakeista punkto numeracija</w:t>
      </w:r>
    </w:p>
    <w:p w14:paraId="37BA1273" w14:textId="77777777" w:rsidR="00034C6F" w:rsidRPr="00E149C5" w:rsidRDefault="00034C6F" w:rsidP="00034C6F">
      <w:pPr>
        <w:pStyle w:val="Sraopastraipa"/>
        <w:shd w:val="clear" w:color="auto" w:fill="FFFFFF"/>
        <w:spacing w:line="360" w:lineRule="auto"/>
        <w:ind w:left="0" w:firstLine="720"/>
        <w:jc w:val="both"/>
        <w:rPr>
          <w:i/>
          <w:strike/>
          <w:sz w:val="16"/>
        </w:rPr>
      </w:pPr>
    </w:p>
    <w:p w14:paraId="135F81EA" w14:textId="4936665B" w:rsidR="00764A7F" w:rsidRPr="00E149C5" w:rsidRDefault="00A7146A" w:rsidP="00034C6F">
      <w:pPr>
        <w:pStyle w:val="Sraopastraipa"/>
        <w:shd w:val="clear" w:color="auto" w:fill="FFFFFF"/>
        <w:spacing w:line="360" w:lineRule="auto"/>
        <w:ind w:left="0" w:firstLine="720"/>
        <w:jc w:val="both"/>
        <w:rPr>
          <w:strike/>
        </w:rPr>
      </w:pPr>
      <w:r w:rsidRPr="00E149C5">
        <w:rPr>
          <w:strike/>
        </w:rPr>
        <w:t>1</w:t>
      </w:r>
      <w:r w:rsidR="00320950" w:rsidRPr="00E149C5">
        <w:rPr>
          <w:strike/>
        </w:rPr>
        <w:t>5</w:t>
      </w:r>
      <w:r w:rsidR="00764A7F" w:rsidRPr="00E149C5">
        <w:rPr>
          <w:strike/>
        </w:rPr>
        <w:t>. Gintaras Vaičiūnas, Lietuvos gyventojų genocido ir rezistencijos tyrimų centro vyriausiasis istorikas (deleguotas).</w:t>
      </w:r>
    </w:p>
    <w:p w14:paraId="1FA09082" w14:textId="62E055A6" w:rsidR="00034C6F" w:rsidRPr="00E149C5" w:rsidRDefault="00034C6F" w:rsidP="00034C6F">
      <w:pPr>
        <w:pStyle w:val="Sraopastraipa"/>
        <w:shd w:val="clear" w:color="auto" w:fill="FFFFFF"/>
        <w:spacing w:line="360" w:lineRule="auto"/>
        <w:ind w:left="0" w:firstLine="720"/>
        <w:jc w:val="both"/>
        <w:rPr>
          <w:i/>
          <w:strike/>
          <w:sz w:val="16"/>
        </w:rPr>
      </w:pPr>
      <w:r w:rsidRPr="00E149C5">
        <w:rPr>
          <w:i/>
          <w:strike/>
          <w:sz w:val="16"/>
        </w:rPr>
        <w:t xml:space="preserve">2024 m. rugsėjo 26 d. Anykščių rajono savivaldybės tarybos sprendimo </w:t>
      </w:r>
      <w:bookmarkStart w:id="26" w:name="n_13"/>
      <w:r w:rsidR="007C0CDA" w:rsidRPr="00E149C5">
        <w:rPr>
          <w:i/>
          <w:strike/>
          <w:sz w:val="16"/>
        </w:rPr>
        <w:t>Nr. 1-TS-269</w:t>
      </w:r>
      <w:bookmarkEnd w:id="26"/>
      <w:r w:rsidRPr="00E149C5">
        <w:rPr>
          <w:i/>
          <w:strike/>
          <w:sz w:val="16"/>
        </w:rPr>
        <w:t xml:space="preserve"> redakcija pakeista punkto numeracija</w:t>
      </w:r>
    </w:p>
    <w:p w14:paraId="47018BCC" w14:textId="2D9E3F0E" w:rsidR="00320950" w:rsidRPr="00E149C5" w:rsidRDefault="00320950" w:rsidP="00320950">
      <w:pPr>
        <w:pStyle w:val="Sraopastraipa"/>
        <w:shd w:val="clear" w:color="auto" w:fill="FFFFFF"/>
        <w:spacing w:line="360" w:lineRule="auto"/>
        <w:ind w:left="0" w:firstLine="720"/>
        <w:jc w:val="both"/>
        <w:rPr>
          <w:i/>
          <w:strike/>
          <w:sz w:val="16"/>
        </w:rPr>
      </w:pPr>
      <w:r w:rsidRPr="00E149C5">
        <w:rPr>
          <w:i/>
          <w:strike/>
          <w:sz w:val="16"/>
        </w:rPr>
        <w:t xml:space="preserve">2025 m. sausio 30 d. Anykščių rajono savivaldybės tarybos sprendimo </w:t>
      </w:r>
      <w:bookmarkStart w:id="27" w:name="n_27"/>
      <w:r w:rsidR="00094AAD" w:rsidRPr="00E149C5">
        <w:rPr>
          <w:i/>
          <w:strike/>
          <w:sz w:val="16"/>
        </w:rPr>
        <w:t>Nr. 1-TS-9</w:t>
      </w:r>
      <w:bookmarkEnd w:id="27"/>
      <w:r w:rsidRPr="00E149C5">
        <w:rPr>
          <w:i/>
          <w:strike/>
          <w:sz w:val="16"/>
        </w:rPr>
        <w:t xml:space="preserve"> redakcija pakeista punkto numeracija</w:t>
      </w:r>
    </w:p>
    <w:p w14:paraId="39C8C930" w14:textId="77777777" w:rsidR="00034C6F" w:rsidRPr="00E149C5" w:rsidRDefault="00034C6F" w:rsidP="00034C6F">
      <w:pPr>
        <w:pStyle w:val="Sraopastraipa"/>
        <w:shd w:val="clear" w:color="auto" w:fill="FFFFFF"/>
        <w:spacing w:line="360" w:lineRule="auto"/>
        <w:ind w:left="0" w:firstLine="720"/>
        <w:jc w:val="both"/>
        <w:rPr>
          <w:i/>
          <w:strike/>
          <w:sz w:val="16"/>
        </w:rPr>
      </w:pPr>
    </w:p>
    <w:p w14:paraId="52079BDD" w14:textId="047D6027" w:rsidR="00764A7F" w:rsidRPr="00E149C5" w:rsidRDefault="00A7146A" w:rsidP="00034C6F">
      <w:pPr>
        <w:pStyle w:val="Sraopastraipa"/>
        <w:shd w:val="clear" w:color="auto" w:fill="FFFFFF"/>
        <w:spacing w:line="360" w:lineRule="auto"/>
        <w:ind w:left="0" w:firstLine="720"/>
        <w:jc w:val="both"/>
        <w:rPr>
          <w:strike/>
        </w:rPr>
      </w:pPr>
      <w:r w:rsidRPr="00E149C5">
        <w:rPr>
          <w:strike/>
        </w:rPr>
        <w:t>1</w:t>
      </w:r>
      <w:r w:rsidR="00320950" w:rsidRPr="00E149C5">
        <w:rPr>
          <w:strike/>
        </w:rPr>
        <w:t>6</w:t>
      </w:r>
      <w:r w:rsidR="00764A7F" w:rsidRPr="00E149C5">
        <w:rPr>
          <w:strike/>
        </w:rPr>
        <w:t xml:space="preserve">. Lina </w:t>
      </w:r>
      <w:proofErr w:type="spellStart"/>
      <w:r w:rsidR="00764A7F" w:rsidRPr="00E149C5">
        <w:rPr>
          <w:strike/>
        </w:rPr>
        <w:t>Vaišnytė</w:t>
      </w:r>
      <w:proofErr w:type="spellEnd"/>
      <w:r w:rsidR="00764A7F" w:rsidRPr="00E149C5">
        <w:rPr>
          <w:strike/>
        </w:rPr>
        <w:t>, Anykščių L</w:t>
      </w:r>
      <w:r w:rsidR="00E426F2" w:rsidRPr="00E149C5">
        <w:rPr>
          <w:strike/>
        </w:rPr>
        <w:t>iudvikos</w:t>
      </w:r>
      <w:r w:rsidR="00764A7F" w:rsidRPr="00E149C5">
        <w:rPr>
          <w:strike/>
        </w:rPr>
        <w:t xml:space="preserve"> ir S</w:t>
      </w:r>
      <w:r w:rsidR="00E426F2" w:rsidRPr="00E149C5">
        <w:rPr>
          <w:strike/>
        </w:rPr>
        <w:t>tanislovo</w:t>
      </w:r>
      <w:r w:rsidR="00764A7F" w:rsidRPr="00E149C5">
        <w:rPr>
          <w:strike/>
        </w:rPr>
        <w:t xml:space="preserve"> Didžiulių viešosios bibliotekos </w:t>
      </w:r>
      <w:proofErr w:type="spellStart"/>
      <w:r w:rsidR="00764A7F" w:rsidRPr="00E149C5">
        <w:rPr>
          <w:strike/>
        </w:rPr>
        <w:t>Andrioniškio</w:t>
      </w:r>
      <w:proofErr w:type="spellEnd"/>
      <w:r w:rsidR="00764A7F" w:rsidRPr="00E149C5">
        <w:rPr>
          <w:strike/>
        </w:rPr>
        <w:t xml:space="preserve"> filialo bibliotekininkė (deleguota).</w:t>
      </w:r>
    </w:p>
    <w:p w14:paraId="0CE46A3E" w14:textId="41881B19" w:rsidR="00034C6F" w:rsidRPr="00E149C5" w:rsidRDefault="00034C6F" w:rsidP="00034C6F">
      <w:pPr>
        <w:pStyle w:val="Sraopastraipa"/>
        <w:shd w:val="clear" w:color="auto" w:fill="FFFFFF"/>
        <w:spacing w:line="360" w:lineRule="auto"/>
        <w:ind w:left="0" w:firstLine="720"/>
        <w:jc w:val="both"/>
        <w:rPr>
          <w:i/>
          <w:strike/>
          <w:sz w:val="16"/>
        </w:rPr>
      </w:pPr>
      <w:r w:rsidRPr="00E149C5">
        <w:rPr>
          <w:i/>
          <w:strike/>
          <w:sz w:val="16"/>
        </w:rPr>
        <w:t xml:space="preserve">2024 m. rugsėjo 26 d. Anykščių rajono savivaldybės tarybos sprendimo </w:t>
      </w:r>
      <w:bookmarkStart w:id="28" w:name="n_14"/>
      <w:r w:rsidR="007C0CDA" w:rsidRPr="00E149C5">
        <w:rPr>
          <w:i/>
          <w:strike/>
          <w:sz w:val="16"/>
        </w:rPr>
        <w:t xml:space="preserve">Nr. 1-TS-269 </w:t>
      </w:r>
      <w:bookmarkEnd w:id="28"/>
      <w:r w:rsidRPr="00E149C5">
        <w:rPr>
          <w:i/>
          <w:strike/>
          <w:sz w:val="16"/>
        </w:rPr>
        <w:t>redakcija pakeista punkto numeracija</w:t>
      </w:r>
    </w:p>
    <w:p w14:paraId="58DE6486" w14:textId="1C09B95C" w:rsidR="00320950" w:rsidRPr="00E149C5" w:rsidRDefault="00320950" w:rsidP="00E149C5">
      <w:pPr>
        <w:pStyle w:val="Sraopastraipa"/>
        <w:numPr>
          <w:ilvl w:val="0"/>
          <w:numId w:val="21"/>
        </w:numPr>
        <w:shd w:val="clear" w:color="auto" w:fill="FFFFFF"/>
        <w:spacing w:line="360" w:lineRule="auto"/>
        <w:jc w:val="both"/>
        <w:rPr>
          <w:i/>
          <w:strike/>
          <w:sz w:val="16"/>
        </w:rPr>
      </w:pPr>
      <w:r w:rsidRPr="00E149C5">
        <w:rPr>
          <w:i/>
          <w:strike/>
          <w:sz w:val="16"/>
        </w:rPr>
        <w:t xml:space="preserve">sausio 30 d. Anykščių rajono savivaldybės tarybos sprendimo </w:t>
      </w:r>
      <w:bookmarkStart w:id="29" w:name="n_28"/>
      <w:r w:rsidR="00094AAD" w:rsidRPr="00E149C5">
        <w:rPr>
          <w:i/>
          <w:strike/>
          <w:sz w:val="16"/>
        </w:rPr>
        <w:t>Nr. 1-TS-9</w:t>
      </w:r>
      <w:bookmarkEnd w:id="29"/>
      <w:r w:rsidRPr="00E149C5">
        <w:rPr>
          <w:i/>
          <w:strike/>
          <w:sz w:val="16"/>
        </w:rPr>
        <w:t xml:space="preserve"> redakcija pakeista punkto numeracija</w:t>
      </w:r>
    </w:p>
    <w:p w14:paraId="3BE202B4" w14:textId="77777777" w:rsidR="00034C6F" w:rsidRPr="00E149C5" w:rsidRDefault="00034C6F" w:rsidP="00034C6F">
      <w:pPr>
        <w:pStyle w:val="Sraopastraipa"/>
        <w:shd w:val="clear" w:color="auto" w:fill="FFFFFF"/>
        <w:spacing w:line="360" w:lineRule="auto"/>
        <w:ind w:left="0" w:firstLine="720"/>
        <w:jc w:val="both"/>
        <w:rPr>
          <w:i/>
          <w:strike/>
          <w:sz w:val="16"/>
        </w:rPr>
      </w:pPr>
    </w:p>
    <w:p w14:paraId="1B48A603" w14:textId="11214D92" w:rsidR="00B52969" w:rsidRPr="00094AAD" w:rsidRDefault="00E149C5" w:rsidP="00E149C5">
      <w:pPr>
        <w:spacing w:line="360" w:lineRule="auto"/>
        <w:ind w:firstLine="709"/>
        <w:jc w:val="both"/>
      </w:pPr>
      <w:r>
        <w:t xml:space="preserve">3. </w:t>
      </w:r>
      <w:r w:rsidR="00B52969" w:rsidRPr="001455FD">
        <w:rPr>
          <w:strike/>
        </w:rPr>
        <w:t>Pripažinti netekusiu galios Anykščių rajono savivaldybės</w:t>
      </w:r>
      <w:r w:rsidR="002539E1" w:rsidRPr="001455FD">
        <w:rPr>
          <w:strike/>
        </w:rPr>
        <w:t xml:space="preserve"> tarybos</w:t>
      </w:r>
      <w:r w:rsidR="00B52969" w:rsidRPr="001455FD">
        <w:rPr>
          <w:strike/>
        </w:rPr>
        <w:t xml:space="preserve"> 201</w:t>
      </w:r>
      <w:r w:rsidR="00556A37" w:rsidRPr="001455FD">
        <w:rPr>
          <w:strike/>
        </w:rPr>
        <w:t>9</w:t>
      </w:r>
      <w:r w:rsidR="00B52969" w:rsidRPr="001455FD">
        <w:rPr>
          <w:strike/>
        </w:rPr>
        <w:t xml:space="preserve"> m. </w:t>
      </w:r>
      <w:r w:rsidR="00556A37" w:rsidRPr="001455FD">
        <w:rPr>
          <w:strike/>
        </w:rPr>
        <w:t>liepos</w:t>
      </w:r>
      <w:r w:rsidR="00B52969" w:rsidRPr="001455FD">
        <w:rPr>
          <w:strike/>
        </w:rPr>
        <w:t xml:space="preserve"> 2</w:t>
      </w:r>
      <w:r w:rsidR="00556A37" w:rsidRPr="001455FD">
        <w:rPr>
          <w:strike/>
        </w:rPr>
        <w:t>5</w:t>
      </w:r>
      <w:r w:rsidR="00B52969" w:rsidRPr="001455FD">
        <w:rPr>
          <w:strike/>
        </w:rPr>
        <w:t xml:space="preserve"> d. sprendimą </w:t>
      </w:r>
      <w:bookmarkStart w:id="30" w:name="n_0"/>
      <w:r w:rsidR="00E93012" w:rsidRPr="001455FD">
        <w:rPr>
          <w:strike/>
        </w:rPr>
        <w:t xml:space="preserve">Nr. 1-TS-248 </w:t>
      </w:r>
      <w:bookmarkEnd w:id="30"/>
      <w:r w:rsidR="00B52969" w:rsidRPr="001455FD">
        <w:rPr>
          <w:strike/>
        </w:rPr>
        <w:t xml:space="preserve">,,Dėl Anykščių rajono savivaldybės kultūros tarybos nuostatų </w:t>
      </w:r>
      <w:r w:rsidR="00556A37" w:rsidRPr="001455FD">
        <w:rPr>
          <w:strike/>
        </w:rPr>
        <w:t xml:space="preserve">patvirtinimo </w:t>
      </w:r>
      <w:r w:rsidR="00B52969" w:rsidRPr="001455FD">
        <w:rPr>
          <w:strike/>
        </w:rPr>
        <w:t>ir</w:t>
      </w:r>
      <w:r w:rsidR="00556A37" w:rsidRPr="001455FD">
        <w:rPr>
          <w:strike/>
        </w:rPr>
        <w:t xml:space="preserve">  </w:t>
      </w:r>
      <w:r w:rsidR="002539E1" w:rsidRPr="001455FD">
        <w:rPr>
          <w:strike/>
        </w:rPr>
        <w:t xml:space="preserve">Anykščių rajono </w:t>
      </w:r>
      <w:r w:rsidR="00556A37" w:rsidRPr="001455FD">
        <w:rPr>
          <w:strike/>
        </w:rPr>
        <w:t>savivaldybės kultūros tarybos sudarymo</w:t>
      </w:r>
      <w:r w:rsidR="00B52969" w:rsidRPr="001455FD">
        <w:rPr>
          <w:strike/>
        </w:rPr>
        <w:t>“ su visais pakeitimais ir papildymais.</w:t>
      </w:r>
    </w:p>
    <w:p w14:paraId="14DA4C42" w14:textId="2D956178" w:rsidR="00A42BBB" w:rsidRPr="002C318F" w:rsidRDefault="00A42BBB" w:rsidP="00034C6F">
      <w:pPr>
        <w:spacing w:line="360" w:lineRule="auto"/>
        <w:ind w:firstLine="720"/>
        <w:jc w:val="both"/>
        <w:rPr>
          <w:color w:val="000000" w:themeColor="text1"/>
        </w:rPr>
      </w:pPr>
      <w:r w:rsidRPr="00094AAD">
        <w:lastRenderedPageBreak/>
        <w:t>Šis sprendimas skelbiamas Teisės aktų registre ir Anykšči</w:t>
      </w:r>
      <w:r w:rsidR="009730B1" w:rsidRPr="00094AAD">
        <w:t xml:space="preserve">ų rajono savivaldybės interneto </w:t>
      </w:r>
      <w:r w:rsidRPr="00094AAD">
        <w:t xml:space="preserve">svetainėje </w:t>
      </w:r>
      <w:hyperlink r:id="rId6" w:history="1">
        <w:r w:rsidRPr="00E149C5">
          <w:rPr>
            <w:rStyle w:val="Hipersaitas"/>
            <w:color w:val="000000" w:themeColor="text1"/>
            <w:u w:val="none"/>
          </w:rPr>
          <w:t>www.anyksciai.lt</w:t>
        </w:r>
      </w:hyperlink>
      <w:r w:rsidRPr="00E149C5">
        <w:rPr>
          <w:color w:val="000000" w:themeColor="text1"/>
        </w:rPr>
        <w:t>.</w:t>
      </w:r>
    </w:p>
    <w:p w14:paraId="4FC03B53" w14:textId="77777777" w:rsidR="00B52969" w:rsidRPr="002C318F" w:rsidRDefault="00B52969" w:rsidP="000D7C26">
      <w:pPr>
        <w:jc w:val="both"/>
      </w:pPr>
    </w:p>
    <w:p w14:paraId="0D4F8CDD" w14:textId="77777777" w:rsidR="00034CB5" w:rsidRDefault="00F3647E" w:rsidP="00E149C5">
      <w:pPr>
        <w:tabs>
          <w:tab w:val="right" w:pos="9638"/>
        </w:tabs>
      </w:pPr>
      <w:r w:rsidRPr="002C318F">
        <w:t>Meras</w:t>
      </w:r>
      <w:r w:rsidRPr="002C318F">
        <w:tab/>
      </w:r>
      <w:r w:rsidR="009730B1" w:rsidRPr="002C318F">
        <w:t xml:space="preserve">      </w:t>
      </w:r>
      <w:r w:rsidR="00556A37" w:rsidRPr="002C318F">
        <w:t xml:space="preserve">Kęstutis </w:t>
      </w:r>
      <w:proofErr w:type="spellStart"/>
      <w:r w:rsidR="00556A37" w:rsidRPr="002C318F">
        <w:t>Tubis</w:t>
      </w:r>
      <w:proofErr w:type="spellEnd"/>
    </w:p>
    <w:p w14:paraId="73F72A22" w14:textId="77777777" w:rsidR="00034CB5" w:rsidRPr="00034CB5" w:rsidRDefault="00034CB5" w:rsidP="00034CB5">
      <w:pPr>
        <w:ind w:left="5103"/>
        <w:rPr>
          <w:b/>
          <w:bCs/>
          <w:szCs w:val="20"/>
        </w:rPr>
      </w:pPr>
      <w:r w:rsidRPr="00034CB5">
        <w:rPr>
          <w:b/>
          <w:bCs/>
          <w:szCs w:val="20"/>
        </w:rPr>
        <w:t>Anykščių rajono savivaldybės tarybos</w:t>
      </w:r>
    </w:p>
    <w:p w14:paraId="6C183DF7" w14:textId="07710FA1" w:rsidR="00034CB5" w:rsidRPr="00034CB5" w:rsidRDefault="00034CB5" w:rsidP="00034CB5">
      <w:pPr>
        <w:ind w:left="5103"/>
        <w:rPr>
          <w:b/>
          <w:bCs/>
          <w:szCs w:val="20"/>
        </w:rPr>
      </w:pPr>
      <w:r w:rsidRPr="00034CB5">
        <w:rPr>
          <w:b/>
          <w:bCs/>
          <w:szCs w:val="20"/>
        </w:rPr>
        <w:t xml:space="preserve">2025 m. </w:t>
      </w:r>
      <w:r w:rsidR="00A34584">
        <w:rPr>
          <w:b/>
          <w:bCs/>
          <w:szCs w:val="20"/>
        </w:rPr>
        <w:t>gegužės</w:t>
      </w:r>
      <w:r w:rsidRPr="00034CB5">
        <w:rPr>
          <w:b/>
          <w:bCs/>
          <w:szCs w:val="20"/>
        </w:rPr>
        <w:t xml:space="preserve">     d. sprendimo Nr.1-T- </w:t>
      </w:r>
    </w:p>
    <w:p w14:paraId="790E2CA1" w14:textId="77777777" w:rsidR="00034CB5" w:rsidRPr="00034CB5" w:rsidRDefault="00034CB5" w:rsidP="00034CB5">
      <w:pPr>
        <w:ind w:left="5103"/>
        <w:rPr>
          <w:b/>
          <w:bCs/>
          <w:szCs w:val="20"/>
        </w:rPr>
      </w:pPr>
      <w:r w:rsidRPr="00034CB5">
        <w:rPr>
          <w:b/>
          <w:bCs/>
          <w:szCs w:val="20"/>
        </w:rPr>
        <w:t>Priedas</w:t>
      </w:r>
    </w:p>
    <w:p w14:paraId="2FD31F17" w14:textId="77777777" w:rsidR="00034CB5" w:rsidRPr="00034CB5" w:rsidRDefault="00034CB5" w:rsidP="00034CB5">
      <w:pPr>
        <w:ind w:left="5103"/>
        <w:rPr>
          <w:b/>
          <w:bCs/>
          <w:szCs w:val="20"/>
        </w:rPr>
      </w:pPr>
    </w:p>
    <w:p w14:paraId="515C7FE9" w14:textId="77777777" w:rsidR="00034CB5" w:rsidRPr="00034CB5" w:rsidRDefault="00034CB5" w:rsidP="00034CB5">
      <w:pPr>
        <w:ind w:left="5103"/>
        <w:rPr>
          <w:b/>
          <w:bCs/>
          <w:szCs w:val="20"/>
        </w:rPr>
      </w:pPr>
    </w:p>
    <w:p w14:paraId="64A3DD37" w14:textId="77777777" w:rsidR="00034CB5" w:rsidRPr="00034CB5" w:rsidRDefault="00034CB5" w:rsidP="00034CB5">
      <w:pPr>
        <w:pStyle w:val="Antrat"/>
        <w:ind w:firstLine="720"/>
        <w:rPr>
          <w:bCs/>
          <w:sz w:val="24"/>
          <w:szCs w:val="24"/>
        </w:rPr>
      </w:pPr>
      <w:r w:rsidRPr="00034CB5">
        <w:rPr>
          <w:bCs/>
          <w:sz w:val="24"/>
          <w:szCs w:val="24"/>
        </w:rPr>
        <w:t>ANYKŠČIŲ RAJONO SAVIVALDYBĖS KULTŪROS TARYBA</w:t>
      </w:r>
    </w:p>
    <w:p w14:paraId="7D6A836F" w14:textId="77777777" w:rsidR="00034CB5" w:rsidRPr="00034CB5" w:rsidRDefault="00034CB5" w:rsidP="00034CB5">
      <w:pPr>
        <w:pStyle w:val="Antrat"/>
        <w:ind w:firstLine="720"/>
        <w:jc w:val="left"/>
        <w:rPr>
          <w:bCs/>
          <w:sz w:val="24"/>
          <w:szCs w:val="24"/>
        </w:rPr>
      </w:pPr>
      <w:r w:rsidRPr="00034CB5">
        <w:rPr>
          <w:bCs/>
          <w:sz w:val="24"/>
          <w:szCs w:val="24"/>
        </w:rPr>
        <w:t xml:space="preserve"> </w:t>
      </w:r>
    </w:p>
    <w:p w14:paraId="7A412E36" w14:textId="77777777" w:rsidR="00034CB5" w:rsidRPr="00034CB5" w:rsidRDefault="00034CB5" w:rsidP="00034CB5">
      <w:pPr>
        <w:pStyle w:val="Sraopastraipa"/>
        <w:numPr>
          <w:ilvl w:val="0"/>
          <w:numId w:val="22"/>
        </w:numPr>
        <w:spacing w:line="360" w:lineRule="auto"/>
        <w:ind w:left="0" w:firstLine="851"/>
        <w:jc w:val="both"/>
        <w:rPr>
          <w:b/>
          <w:bCs/>
          <w:lang w:val="en-US"/>
        </w:rPr>
      </w:pPr>
      <w:r w:rsidRPr="00034CB5">
        <w:rPr>
          <w:b/>
          <w:bCs/>
        </w:rPr>
        <w:t xml:space="preserve">Agnė </w:t>
      </w:r>
      <w:proofErr w:type="spellStart"/>
      <w:r w:rsidRPr="00034CB5">
        <w:rPr>
          <w:b/>
          <w:bCs/>
        </w:rPr>
        <w:t>Biliūnaitė</w:t>
      </w:r>
      <w:proofErr w:type="spellEnd"/>
      <w:r w:rsidRPr="00034CB5">
        <w:rPr>
          <w:b/>
          <w:bCs/>
        </w:rPr>
        <w:t>, 2015–2019 m. Lietuvos Respublikos ambasados kultūros atašė Kinijos Liaudies Respublikoje ir Pietų Korėjoje; LRT kultūros turinio vyriausioji redaktorė (deleguota).</w:t>
      </w:r>
    </w:p>
    <w:p w14:paraId="3196B53F" w14:textId="77777777" w:rsidR="00034CB5" w:rsidRPr="00034CB5" w:rsidRDefault="00034CB5" w:rsidP="00034CB5">
      <w:pPr>
        <w:pStyle w:val="Sraopastraipa"/>
        <w:numPr>
          <w:ilvl w:val="0"/>
          <w:numId w:val="22"/>
        </w:numPr>
        <w:spacing w:line="360" w:lineRule="auto"/>
        <w:ind w:left="0" w:firstLine="851"/>
        <w:jc w:val="both"/>
        <w:rPr>
          <w:b/>
          <w:bCs/>
          <w:lang w:val="en-US"/>
        </w:rPr>
      </w:pPr>
      <w:r w:rsidRPr="00034CB5">
        <w:rPr>
          <w:b/>
          <w:bCs/>
        </w:rPr>
        <w:t>Norbertas Černiauskas, Vilniaus universiteto Istorijos fakulteto dėstytojas (deleguotas).</w:t>
      </w:r>
    </w:p>
    <w:p w14:paraId="7DB3ED74" w14:textId="77777777" w:rsidR="00034CB5" w:rsidRPr="00034CB5" w:rsidRDefault="00034CB5" w:rsidP="00034CB5">
      <w:pPr>
        <w:pStyle w:val="Sraopastraipa"/>
        <w:numPr>
          <w:ilvl w:val="0"/>
          <w:numId w:val="22"/>
        </w:numPr>
        <w:spacing w:line="360" w:lineRule="auto"/>
        <w:ind w:left="0" w:firstLine="851"/>
        <w:jc w:val="both"/>
        <w:rPr>
          <w:b/>
          <w:bCs/>
        </w:rPr>
      </w:pPr>
      <w:r w:rsidRPr="00034CB5">
        <w:rPr>
          <w:b/>
          <w:bCs/>
        </w:rPr>
        <w:t xml:space="preserve">Inga </w:t>
      </w:r>
      <w:proofErr w:type="spellStart"/>
      <w:r w:rsidRPr="00034CB5">
        <w:rPr>
          <w:b/>
          <w:bCs/>
        </w:rPr>
        <w:t>Eidrigevičienė</w:t>
      </w:r>
      <w:proofErr w:type="spellEnd"/>
      <w:r w:rsidRPr="00034CB5">
        <w:rPr>
          <w:b/>
          <w:bCs/>
        </w:rPr>
        <w:t>, Kultūros ir turizmo skyriaus vedėja (deleguota).</w:t>
      </w:r>
    </w:p>
    <w:p w14:paraId="7AA9647D" w14:textId="77777777" w:rsidR="00034CB5" w:rsidRPr="00034CB5" w:rsidRDefault="00034CB5" w:rsidP="00034CB5">
      <w:pPr>
        <w:pStyle w:val="Sraopastraipa"/>
        <w:numPr>
          <w:ilvl w:val="0"/>
          <w:numId w:val="22"/>
        </w:numPr>
        <w:spacing w:line="360" w:lineRule="auto"/>
        <w:ind w:left="0" w:firstLine="851"/>
        <w:jc w:val="both"/>
        <w:rPr>
          <w:b/>
          <w:bCs/>
          <w:lang w:val="en-US"/>
        </w:rPr>
      </w:pPr>
      <w:r w:rsidRPr="00034CB5">
        <w:rPr>
          <w:b/>
          <w:bCs/>
        </w:rPr>
        <w:t>Daiva Gasiūnienė, Architektūros ir urbanistikos skyriaus vedėja (deleguota).</w:t>
      </w:r>
    </w:p>
    <w:p w14:paraId="4F80F83C" w14:textId="77777777" w:rsidR="00034CB5" w:rsidRPr="00034CB5" w:rsidRDefault="00034CB5" w:rsidP="00034CB5">
      <w:pPr>
        <w:pStyle w:val="Sraopastraipa"/>
        <w:numPr>
          <w:ilvl w:val="0"/>
          <w:numId w:val="22"/>
        </w:numPr>
        <w:spacing w:line="360" w:lineRule="auto"/>
        <w:ind w:left="0" w:firstLine="851"/>
        <w:jc w:val="both"/>
        <w:rPr>
          <w:b/>
          <w:bCs/>
          <w:lang w:val="en-US"/>
        </w:rPr>
      </w:pPr>
      <w:r w:rsidRPr="00034CB5">
        <w:rPr>
          <w:b/>
          <w:bCs/>
        </w:rPr>
        <w:t xml:space="preserve">Tomas </w:t>
      </w:r>
      <w:proofErr w:type="spellStart"/>
      <w:r w:rsidRPr="00034CB5">
        <w:rPr>
          <w:b/>
          <w:bCs/>
        </w:rPr>
        <w:t>Ladiga</w:t>
      </w:r>
      <w:proofErr w:type="spellEnd"/>
      <w:r w:rsidRPr="00034CB5">
        <w:rPr>
          <w:b/>
          <w:bCs/>
        </w:rPr>
        <w:t>, Pasaulio anykštėnų bendrijos pirmininkas (jam sutikus).</w:t>
      </w:r>
    </w:p>
    <w:p w14:paraId="21BFF422" w14:textId="77777777" w:rsidR="00034CB5" w:rsidRPr="00034CB5" w:rsidRDefault="00034CB5" w:rsidP="00034CB5">
      <w:pPr>
        <w:pStyle w:val="Sraopastraipa"/>
        <w:numPr>
          <w:ilvl w:val="0"/>
          <w:numId w:val="22"/>
        </w:numPr>
        <w:spacing w:line="360" w:lineRule="auto"/>
        <w:ind w:left="0" w:firstLine="851"/>
        <w:jc w:val="both"/>
        <w:rPr>
          <w:b/>
          <w:bCs/>
          <w:lang w:val="en-US"/>
        </w:rPr>
      </w:pPr>
      <w:r w:rsidRPr="00034CB5">
        <w:rPr>
          <w:b/>
          <w:bCs/>
        </w:rPr>
        <w:t>Linas Mikuta, VšĮ „</w:t>
      </w:r>
      <w:proofErr w:type="spellStart"/>
      <w:r w:rsidRPr="00034CB5">
        <w:rPr>
          <w:b/>
          <w:bCs/>
        </w:rPr>
        <w:t>Lelos</w:t>
      </w:r>
      <w:proofErr w:type="spellEnd"/>
      <w:r w:rsidRPr="00034CB5">
        <w:rPr>
          <w:b/>
          <w:bCs/>
        </w:rPr>
        <w:t xml:space="preserve"> filmai“ direktorius, kino režisierius, Anykščių menų inkubatoriaus-menų studijos rezidentas (deleguotas).</w:t>
      </w:r>
    </w:p>
    <w:p w14:paraId="5C058A20" w14:textId="77777777" w:rsidR="00034CB5" w:rsidRPr="00034CB5" w:rsidRDefault="00034CB5" w:rsidP="00034CB5">
      <w:pPr>
        <w:pStyle w:val="Sraopastraipa"/>
        <w:numPr>
          <w:ilvl w:val="0"/>
          <w:numId w:val="22"/>
        </w:numPr>
        <w:spacing w:line="360" w:lineRule="auto"/>
        <w:ind w:left="0" w:firstLine="851"/>
        <w:jc w:val="both"/>
        <w:rPr>
          <w:b/>
          <w:bCs/>
          <w:lang w:val="en-US"/>
        </w:rPr>
      </w:pPr>
      <w:r w:rsidRPr="00034CB5">
        <w:rPr>
          <w:b/>
          <w:bCs/>
        </w:rPr>
        <w:t xml:space="preserve">Dangira </w:t>
      </w:r>
      <w:proofErr w:type="spellStart"/>
      <w:r w:rsidRPr="00034CB5">
        <w:rPr>
          <w:b/>
          <w:bCs/>
        </w:rPr>
        <w:t>Nefienė</w:t>
      </w:r>
      <w:proofErr w:type="spellEnd"/>
      <w:r w:rsidRPr="00034CB5">
        <w:rPr>
          <w:b/>
          <w:bCs/>
        </w:rPr>
        <w:t>, Antano Vienuolio draugijos pirmininkė (jai sutikus).</w:t>
      </w:r>
    </w:p>
    <w:p w14:paraId="5B90DC4B" w14:textId="77777777" w:rsidR="00034CB5" w:rsidRPr="00034CB5" w:rsidRDefault="00034CB5" w:rsidP="00034CB5">
      <w:pPr>
        <w:pStyle w:val="Sraopastraipa"/>
        <w:numPr>
          <w:ilvl w:val="0"/>
          <w:numId w:val="22"/>
        </w:numPr>
        <w:spacing w:line="360" w:lineRule="auto"/>
        <w:ind w:left="0" w:firstLine="851"/>
        <w:jc w:val="both"/>
        <w:rPr>
          <w:b/>
          <w:bCs/>
          <w:lang w:val="en-US"/>
        </w:rPr>
      </w:pPr>
      <w:r w:rsidRPr="00034CB5">
        <w:rPr>
          <w:b/>
          <w:bCs/>
        </w:rPr>
        <w:t xml:space="preserve">Jolanta </w:t>
      </w:r>
      <w:proofErr w:type="spellStart"/>
      <w:r w:rsidRPr="00034CB5">
        <w:rPr>
          <w:b/>
          <w:bCs/>
        </w:rPr>
        <w:t>Pupkienė</w:t>
      </w:r>
      <w:proofErr w:type="spellEnd"/>
      <w:r w:rsidRPr="00034CB5">
        <w:rPr>
          <w:b/>
          <w:bCs/>
        </w:rPr>
        <w:t>, Anykščių kultūros centro Troškūnų skyriaus padalinio vadovė (deleguota).</w:t>
      </w:r>
    </w:p>
    <w:p w14:paraId="5F600DF3" w14:textId="77777777" w:rsidR="00034CB5" w:rsidRPr="00034CB5" w:rsidRDefault="00034CB5" w:rsidP="00034CB5">
      <w:pPr>
        <w:pStyle w:val="Sraopastraipa"/>
        <w:numPr>
          <w:ilvl w:val="0"/>
          <w:numId w:val="22"/>
        </w:numPr>
        <w:spacing w:line="360" w:lineRule="auto"/>
        <w:ind w:left="0" w:firstLine="851"/>
        <w:jc w:val="both"/>
        <w:rPr>
          <w:b/>
          <w:bCs/>
          <w:lang w:val="en-US"/>
        </w:rPr>
      </w:pPr>
      <w:r w:rsidRPr="00034CB5">
        <w:rPr>
          <w:b/>
          <w:bCs/>
        </w:rPr>
        <w:t xml:space="preserve">Asta </w:t>
      </w:r>
      <w:proofErr w:type="spellStart"/>
      <w:r w:rsidRPr="00034CB5">
        <w:rPr>
          <w:b/>
          <w:bCs/>
        </w:rPr>
        <w:t>Ražanskienė</w:t>
      </w:r>
      <w:proofErr w:type="spellEnd"/>
      <w:r w:rsidRPr="00034CB5">
        <w:rPr>
          <w:b/>
          <w:bCs/>
        </w:rPr>
        <w:t>, Anykščių A. Baranausko ir A. Vienuolio-Žukausko memorialinio muziejaus direktoriaus pavaduotoja – vyriausioji rinkinių kuratorė (deleguota).</w:t>
      </w:r>
    </w:p>
    <w:p w14:paraId="030401EA" w14:textId="77777777" w:rsidR="00034CB5" w:rsidRPr="00034CB5" w:rsidRDefault="00034CB5" w:rsidP="00034CB5">
      <w:pPr>
        <w:pStyle w:val="Sraopastraipa"/>
        <w:numPr>
          <w:ilvl w:val="0"/>
          <w:numId w:val="22"/>
        </w:numPr>
        <w:spacing w:line="360" w:lineRule="auto"/>
        <w:ind w:left="0" w:firstLine="851"/>
        <w:jc w:val="both"/>
        <w:rPr>
          <w:b/>
          <w:bCs/>
          <w:lang w:val="en-US"/>
        </w:rPr>
      </w:pPr>
      <w:r w:rsidRPr="00034CB5">
        <w:rPr>
          <w:b/>
          <w:bCs/>
        </w:rPr>
        <w:t xml:space="preserve">Jolanta Rimkutė, dizainerė, Lietuvos kultūros tarybos programos „Dizaino sparnai“ </w:t>
      </w:r>
      <w:proofErr w:type="spellStart"/>
      <w:r w:rsidRPr="00034CB5">
        <w:rPr>
          <w:b/>
          <w:bCs/>
        </w:rPr>
        <w:t>mentorė</w:t>
      </w:r>
      <w:proofErr w:type="spellEnd"/>
      <w:r w:rsidRPr="00034CB5">
        <w:rPr>
          <w:b/>
          <w:bCs/>
        </w:rPr>
        <w:t>, Anykščių menų inkubatoriaus-menų studijos rezidentė (jai sutikus).</w:t>
      </w:r>
    </w:p>
    <w:p w14:paraId="26D1E86F" w14:textId="77777777" w:rsidR="00034CB5" w:rsidRPr="00034CB5" w:rsidRDefault="00034CB5" w:rsidP="00034CB5">
      <w:pPr>
        <w:pStyle w:val="Sraopastraipa"/>
        <w:numPr>
          <w:ilvl w:val="0"/>
          <w:numId w:val="22"/>
        </w:numPr>
        <w:spacing w:line="360" w:lineRule="auto"/>
        <w:ind w:left="0" w:firstLine="851"/>
        <w:jc w:val="both"/>
        <w:rPr>
          <w:b/>
          <w:bCs/>
          <w:lang w:val="en-US"/>
        </w:rPr>
      </w:pPr>
      <w:r w:rsidRPr="00034CB5">
        <w:rPr>
          <w:b/>
          <w:bCs/>
        </w:rPr>
        <w:t>Aleksandr Špilevoj, VšĮ „ Meno alchemija“ direktorius, teatro režisierius, dramaturgas, teatro meno vadovas (deleguotas).</w:t>
      </w:r>
    </w:p>
    <w:p w14:paraId="5DCEC12A" w14:textId="77777777" w:rsidR="00034CB5" w:rsidRPr="00034CB5" w:rsidRDefault="00034CB5" w:rsidP="00034CB5">
      <w:pPr>
        <w:pStyle w:val="Sraopastraipa"/>
        <w:numPr>
          <w:ilvl w:val="0"/>
          <w:numId w:val="22"/>
        </w:numPr>
        <w:spacing w:line="360" w:lineRule="auto"/>
        <w:ind w:left="0" w:firstLine="851"/>
        <w:jc w:val="both"/>
        <w:rPr>
          <w:b/>
          <w:bCs/>
          <w:lang w:val="en-US"/>
        </w:rPr>
      </w:pPr>
      <w:r w:rsidRPr="00034CB5">
        <w:rPr>
          <w:b/>
          <w:bCs/>
        </w:rPr>
        <w:t>Gintaras Vaičiūnas, Lietuvos gyventojų genocido ir rezistencijos tyrimų centro vyriausiasis istorikas (deleguotas).</w:t>
      </w:r>
    </w:p>
    <w:p w14:paraId="5FD5561A" w14:textId="77777777" w:rsidR="00034CB5" w:rsidRPr="00034CB5" w:rsidRDefault="00034CB5" w:rsidP="00034CB5">
      <w:pPr>
        <w:pStyle w:val="Sraopastraipa"/>
        <w:numPr>
          <w:ilvl w:val="0"/>
          <w:numId w:val="22"/>
        </w:numPr>
        <w:spacing w:line="360" w:lineRule="auto"/>
        <w:ind w:left="0" w:firstLine="851"/>
        <w:jc w:val="both"/>
        <w:rPr>
          <w:b/>
          <w:bCs/>
        </w:rPr>
      </w:pPr>
      <w:r w:rsidRPr="00034CB5">
        <w:rPr>
          <w:b/>
          <w:bCs/>
        </w:rPr>
        <w:t xml:space="preserve">Lina </w:t>
      </w:r>
      <w:proofErr w:type="spellStart"/>
      <w:r w:rsidRPr="00034CB5">
        <w:rPr>
          <w:b/>
          <w:bCs/>
        </w:rPr>
        <w:t>Vaišnytė</w:t>
      </w:r>
      <w:proofErr w:type="spellEnd"/>
      <w:r w:rsidRPr="00034CB5">
        <w:rPr>
          <w:b/>
          <w:bCs/>
        </w:rPr>
        <w:t xml:space="preserve">, Anykščių Liudvikos ir Stanislovo Didžiulių viešosios bibliotekos </w:t>
      </w:r>
      <w:proofErr w:type="spellStart"/>
      <w:r w:rsidRPr="00034CB5">
        <w:rPr>
          <w:b/>
          <w:bCs/>
        </w:rPr>
        <w:t>Andrioniškio</w:t>
      </w:r>
      <w:proofErr w:type="spellEnd"/>
      <w:r w:rsidRPr="00034CB5">
        <w:rPr>
          <w:b/>
          <w:bCs/>
        </w:rPr>
        <w:t xml:space="preserve"> filialo bibliotekininkė (deleguota).</w:t>
      </w:r>
    </w:p>
    <w:p w14:paraId="6BF328FF" w14:textId="77777777" w:rsidR="00034CB5" w:rsidRDefault="00034CB5" w:rsidP="00E149C5">
      <w:pPr>
        <w:tabs>
          <w:tab w:val="right" w:pos="9638"/>
        </w:tabs>
      </w:pPr>
    </w:p>
    <w:p w14:paraId="1375EE5D" w14:textId="3FDBBD1F" w:rsidR="00094AAD" w:rsidRDefault="00094AAD" w:rsidP="00E149C5">
      <w:pPr>
        <w:tabs>
          <w:tab w:val="right" w:pos="9638"/>
        </w:tabs>
      </w:pPr>
      <w:r>
        <w:br w:type="page"/>
      </w:r>
    </w:p>
    <w:p w14:paraId="632E09E8" w14:textId="1C1993D4" w:rsidR="00DF3F3A" w:rsidRDefault="00DF3F3A" w:rsidP="00701715">
      <w:pPr>
        <w:ind w:firstLine="720"/>
        <w:jc w:val="right"/>
        <w:rPr>
          <w:szCs w:val="20"/>
        </w:rPr>
      </w:pPr>
      <w:r>
        <w:rPr>
          <w:szCs w:val="20"/>
        </w:rPr>
        <w:lastRenderedPageBreak/>
        <w:t>PATVIRTINTA</w:t>
      </w:r>
    </w:p>
    <w:p w14:paraId="15F0C046" w14:textId="0217B958" w:rsidR="00701715" w:rsidRPr="002C318F" w:rsidRDefault="00701715" w:rsidP="00701715">
      <w:pPr>
        <w:ind w:firstLine="720"/>
        <w:jc w:val="right"/>
        <w:rPr>
          <w:szCs w:val="20"/>
        </w:rPr>
      </w:pPr>
      <w:r w:rsidRPr="002C318F">
        <w:rPr>
          <w:szCs w:val="20"/>
        </w:rPr>
        <w:t xml:space="preserve">                                                                                     </w:t>
      </w:r>
      <w:r w:rsidR="00E426F2" w:rsidRPr="002C318F">
        <w:rPr>
          <w:szCs w:val="20"/>
        </w:rPr>
        <w:t xml:space="preserve">  </w:t>
      </w:r>
      <w:r w:rsidRPr="002C318F">
        <w:rPr>
          <w:szCs w:val="20"/>
        </w:rPr>
        <w:t>Anykščių rajono savivaldybės tarybos</w:t>
      </w:r>
    </w:p>
    <w:p w14:paraId="500D01B0" w14:textId="1E83BB55" w:rsidR="00701715" w:rsidRPr="00452B4D" w:rsidRDefault="00701715" w:rsidP="00E93012">
      <w:pPr>
        <w:ind w:left="-142" w:firstLine="862"/>
        <w:jc w:val="right"/>
        <w:rPr>
          <w:strike/>
          <w:szCs w:val="20"/>
        </w:rPr>
      </w:pPr>
      <w:r w:rsidRPr="002C318F">
        <w:rPr>
          <w:szCs w:val="20"/>
        </w:rPr>
        <w:t xml:space="preserve">                                                                    </w:t>
      </w:r>
      <w:r w:rsidR="00E93012" w:rsidRPr="002C318F">
        <w:rPr>
          <w:szCs w:val="20"/>
        </w:rPr>
        <w:t xml:space="preserve">  </w:t>
      </w:r>
      <w:r w:rsidRPr="002C318F">
        <w:rPr>
          <w:szCs w:val="20"/>
        </w:rPr>
        <w:t xml:space="preserve"> </w:t>
      </w:r>
      <w:r w:rsidR="00BF4BB6" w:rsidRPr="002C318F">
        <w:rPr>
          <w:szCs w:val="20"/>
        </w:rPr>
        <w:t xml:space="preserve"> </w:t>
      </w:r>
      <w:r w:rsidR="00E93012" w:rsidRPr="002C318F">
        <w:rPr>
          <w:szCs w:val="20"/>
        </w:rPr>
        <w:t xml:space="preserve">  </w:t>
      </w:r>
      <w:r w:rsidRPr="00452B4D">
        <w:rPr>
          <w:strike/>
          <w:szCs w:val="20"/>
        </w:rPr>
        <w:t xml:space="preserve">2023 m. </w:t>
      </w:r>
      <w:r w:rsidR="004D6097" w:rsidRPr="00452B4D">
        <w:rPr>
          <w:strike/>
          <w:szCs w:val="20"/>
        </w:rPr>
        <w:t>rugsėjo</w:t>
      </w:r>
      <w:r w:rsidR="00BF4BB6" w:rsidRPr="00452B4D">
        <w:rPr>
          <w:strike/>
          <w:szCs w:val="20"/>
        </w:rPr>
        <w:t xml:space="preserve"> 28 </w:t>
      </w:r>
      <w:r w:rsidRPr="00452B4D">
        <w:rPr>
          <w:strike/>
          <w:szCs w:val="20"/>
        </w:rPr>
        <w:t>d. sprendimu</w:t>
      </w:r>
      <w:r w:rsidR="00BF4BB6" w:rsidRPr="00452B4D">
        <w:rPr>
          <w:strike/>
          <w:szCs w:val="20"/>
        </w:rPr>
        <w:t xml:space="preserve"> </w:t>
      </w:r>
      <w:r w:rsidRPr="00452B4D">
        <w:rPr>
          <w:strike/>
          <w:szCs w:val="20"/>
        </w:rPr>
        <w:t>Nr.1-TS-</w:t>
      </w:r>
      <w:r w:rsidR="00BF4BB6" w:rsidRPr="00452B4D">
        <w:rPr>
          <w:strike/>
          <w:szCs w:val="20"/>
        </w:rPr>
        <w:t>275</w:t>
      </w:r>
      <w:r w:rsidRPr="00452B4D">
        <w:rPr>
          <w:strike/>
          <w:szCs w:val="20"/>
        </w:rPr>
        <w:t xml:space="preserve"> </w:t>
      </w:r>
    </w:p>
    <w:p w14:paraId="0F0E1AAF" w14:textId="1609E75A" w:rsidR="00E67A91" w:rsidRDefault="00E426F2" w:rsidP="00E426F2">
      <w:pPr>
        <w:ind w:firstLine="720"/>
        <w:jc w:val="center"/>
        <w:rPr>
          <w:strike/>
          <w:szCs w:val="20"/>
        </w:rPr>
      </w:pPr>
      <w:r w:rsidRPr="00452B4D">
        <w:rPr>
          <w:strike/>
          <w:szCs w:val="20"/>
        </w:rPr>
        <w:t xml:space="preserve">                                         </w:t>
      </w:r>
      <w:r w:rsidR="00701715" w:rsidRPr="00452B4D">
        <w:rPr>
          <w:strike/>
          <w:szCs w:val="20"/>
        </w:rPr>
        <w:t>1 Priedas</w:t>
      </w:r>
    </w:p>
    <w:p w14:paraId="54A3E8A7" w14:textId="392A9749" w:rsidR="00452B4D" w:rsidRPr="00AA6FAB" w:rsidRDefault="00452B4D" w:rsidP="00AA6FAB">
      <w:pPr>
        <w:ind w:left="5954"/>
        <w:jc w:val="center"/>
        <w:rPr>
          <w:szCs w:val="20"/>
        </w:rPr>
      </w:pPr>
      <w:r w:rsidRPr="00AA6FAB">
        <w:rPr>
          <w:szCs w:val="20"/>
        </w:rPr>
        <w:t xml:space="preserve">2025 m. </w:t>
      </w:r>
      <w:r w:rsidR="00A34584">
        <w:rPr>
          <w:szCs w:val="20"/>
        </w:rPr>
        <w:t>gegužės</w:t>
      </w:r>
      <w:r w:rsidRPr="00AA6FAB">
        <w:rPr>
          <w:szCs w:val="20"/>
        </w:rPr>
        <w:t xml:space="preserve">   d. sprendimu Nr. 1-T-</w:t>
      </w:r>
    </w:p>
    <w:p w14:paraId="1ED94145" w14:textId="77777777" w:rsidR="00B52969" w:rsidRPr="002C318F" w:rsidRDefault="00B52969" w:rsidP="000213FA">
      <w:pPr>
        <w:shd w:val="clear" w:color="auto" w:fill="FFFFFF"/>
        <w:jc w:val="right"/>
      </w:pPr>
      <w:r w:rsidRPr="002C318F">
        <w:rPr>
          <w:spacing w:val="-3"/>
        </w:rPr>
        <w:tab/>
      </w:r>
      <w:r w:rsidRPr="002C318F">
        <w:rPr>
          <w:spacing w:val="-3"/>
        </w:rPr>
        <w:tab/>
      </w:r>
      <w:r w:rsidRPr="002C318F">
        <w:rPr>
          <w:spacing w:val="-3"/>
        </w:rPr>
        <w:tab/>
      </w:r>
      <w:r w:rsidRPr="002C318F">
        <w:rPr>
          <w:spacing w:val="-3"/>
        </w:rPr>
        <w:tab/>
      </w:r>
      <w:r w:rsidRPr="002C318F">
        <w:t xml:space="preserve"> </w:t>
      </w:r>
    </w:p>
    <w:p w14:paraId="7F0DFD4E" w14:textId="77777777" w:rsidR="00B52969" w:rsidRPr="002C318F" w:rsidRDefault="00B52969" w:rsidP="000213FA">
      <w:pPr>
        <w:shd w:val="clear" w:color="auto" w:fill="FFFFFF"/>
        <w:ind w:firstLine="709"/>
        <w:jc w:val="center"/>
      </w:pPr>
    </w:p>
    <w:p w14:paraId="24B87B8A" w14:textId="77777777" w:rsidR="00485736" w:rsidRPr="002C318F" w:rsidRDefault="00485736" w:rsidP="00485736">
      <w:pPr>
        <w:shd w:val="clear" w:color="auto" w:fill="FFFFFF"/>
        <w:jc w:val="center"/>
        <w:rPr>
          <w:b/>
          <w:bCs/>
        </w:rPr>
      </w:pPr>
      <w:r w:rsidRPr="002C318F">
        <w:rPr>
          <w:b/>
          <w:bCs/>
        </w:rPr>
        <w:t>ANYKŠČIŲ RAJONO SAVIVALDYBĖS KULTŪROS TARYBOS NUOSTATAI</w:t>
      </w:r>
    </w:p>
    <w:p w14:paraId="54681EB2" w14:textId="77777777" w:rsidR="00485736" w:rsidRPr="002C318F" w:rsidRDefault="00485736" w:rsidP="00485736">
      <w:pPr>
        <w:shd w:val="clear" w:color="auto" w:fill="FFFFFF"/>
        <w:jc w:val="center"/>
      </w:pPr>
    </w:p>
    <w:p w14:paraId="396E6A08" w14:textId="77777777" w:rsidR="00485736" w:rsidRPr="002C318F" w:rsidRDefault="00485736" w:rsidP="00485736">
      <w:pPr>
        <w:shd w:val="clear" w:color="auto" w:fill="FFFFFF"/>
        <w:jc w:val="center"/>
        <w:rPr>
          <w:b/>
          <w:bCs/>
        </w:rPr>
      </w:pPr>
      <w:r w:rsidRPr="002C318F">
        <w:rPr>
          <w:b/>
          <w:bCs/>
        </w:rPr>
        <w:t>I SKYRIUS</w:t>
      </w:r>
    </w:p>
    <w:p w14:paraId="5BE686CD" w14:textId="77777777" w:rsidR="00485736" w:rsidRPr="002C318F" w:rsidRDefault="00485736" w:rsidP="00485736">
      <w:pPr>
        <w:shd w:val="clear" w:color="auto" w:fill="FFFFFF"/>
        <w:jc w:val="center"/>
        <w:rPr>
          <w:b/>
          <w:bCs/>
        </w:rPr>
      </w:pPr>
      <w:r w:rsidRPr="002C318F">
        <w:rPr>
          <w:b/>
          <w:bCs/>
        </w:rPr>
        <w:t>BENDROSIOS NUOSTATOS</w:t>
      </w:r>
    </w:p>
    <w:p w14:paraId="35CE54C5" w14:textId="77777777" w:rsidR="00485736" w:rsidRPr="002C318F" w:rsidRDefault="00485736" w:rsidP="00485736">
      <w:pPr>
        <w:shd w:val="clear" w:color="auto" w:fill="FFFFFF"/>
        <w:jc w:val="both"/>
      </w:pPr>
    </w:p>
    <w:p w14:paraId="4796CB6E" w14:textId="66990C80" w:rsidR="00485736" w:rsidRPr="002C318F" w:rsidRDefault="00485736" w:rsidP="00AA6FAB">
      <w:pPr>
        <w:pStyle w:val="Sraopastraipa"/>
        <w:numPr>
          <w:ilvl w:val="0"/>
          <w:numId w:val="23"/>
        </w:numPr>
        <w:shd w:val="clear" w:color="auto" w:fill="FFFFFF"/>
        <w:spacing w:line="360" w:lineRule="auto"/>
        <w:ind w:left="0" w:firstLine="851"/>
        <w:jc w:val="both"/>
      </w:pPr>
      <w:r w:rsidRPr="002C318F">
        <w:t>Šie nuostatai reglamentuoja Anykščių rajono savivaldybės kultūros tarybos (toliau – Kultūros taryba) uždavinius, funkcijas, teises</w:t>
      </w:r>
      <w:r w:rsidR="00AA6FAB">
        <w:rPr>
          <w:b/>
          <w:bCs/>
        </w:rPr>
        <w:t>, pareigas, sudėt</w:t>
      </w:r>
      <w:r w:rsidR="00E1119B">
        <w:rPr>
          <w:b/>
          <w:bCs/>
        </w:rPr>
        <w:t>į</w:t>
      </w:r>
      <w:r w:rsidRPr="002C318F">
        <w:t xml:space="preserve"> bei darbo organizavimą.</w:t>
      </w:r>
    </w:p>
    <w:p w14:paraId="7F0707D5" w14:textId="2F910483" w:rsidR="00485736" w:rsidRPr="002C318F" w:rsidRDefault="00485736" w:rsidP="00AA6FAB">
      <w:pPr>
        <w:pStyle w:val="Sraopastraipa"/>
        <w:numPr>
          <w:ilvl w:val="0"/>
          <w:numId w:val="23"/>
        </w:numPr>
        <w:shd w:val="clear" w:color="auto" w:fill="FFFFFF"/>
        <w:spacing w:line="360" w:lineRule="auto"/>
        <w:ind w:left="0" w:firstLine="851"/>
        <w:jc w:val="both"/>
      </w:pPr>
      <w:r w:rsidRPr="002C318F">
        <w:t xml:space="preserve">Kultūros taryba yra visuomeninė patariančioji institucija, kuri atlieka </w:t>
      </w:r>
      <w:r w:rsidR="0076199F">
        <w:rPr>
          <w:b/>
          <w:bCs/>
        </w:rPr>
        <w:t xml:space="preserve">eksperto ir </w:t>
      </w:r>
      <w:r w:rsidRPr="002C318F">
        <w:t>konsultanto funkcijas,</w:t>
      </w:r>
      <w:r w:rsidR="00007322" w:rsidRPr="00F6119E">
        <w:t xml:space="preserve"> </w:t>
      </w:r>
      <w:r w:rsidR="00007322" w:rsidRPr="00007322">
        <w:rPr>
          <w:b/>
          <w:bCs/>
        </w:rPr>
        <w:t xml:space="preserve">įgyvendinant valstybės ir savivaldybės kultūros politiką Anykščių rajono savivaldybės (toliau – Savivaldybė) teritorijoje bei </w:t>
      </w:r>
      <w:r w:rsidRPr="002C318F">
        <w:t xml:space="preserve">padeda spręsti Anykščių rajono kultūros plėtros klausimus </w:t>
      </w:r>
      <w:r w:rsidRPr="00007322">
        <w:rPr>
          <w:strike/>
        </w:rPr>
        <w:t>bei formuoti Anykščių rajono savivaldybės (toliau – Savivaldybė) kultūros politiką.</w:t>
      </w:r>
    </w:p>
    <w:p w14:paraId="4BC48484" w14:textId="710713B9" w:rsidR="00485736" w:rsidRDefault="00485736" w:rsidP="00AA6FAB">
      <w:pPr>
        <w:pStyle w:val="Sraopastraipa"/>
        <w:numPr>
          <w:ilvl w:val="0"/>
          <w:numId w:val="23"/>
        </w:numPr>
        <w:shd w:val="clear" w:color="auto" w:fill="FFFFFF"/>
        <w:spacing w:line="360" w:lineRule="auto"/>
        <w:ind w:left="0" w:firstLine="851"/>
        <w:jc w:val="both"/>
      </w:pPr>
      <w:r w:rsidRPr="002C318F">
        <w:t xml:space="preserve">Kultūros taryba savo veikloje vadovaujasi Lietuvos Respublikos Konstitucija, Lietuvos Respublikos įstatymais, Lietuvos Respublikos Vyriausybės nutarimais, </w:t>
      </w:r>
      <w:r w:rsidR="00007322" w:rsidRPr="00F6119E">
        <w:t>Lietuvos Respublikos kultūros ministro įsakymais, Savivaldybės tarybos sprendimais</w:t>
      </w:r>
      <w:r w:rsidR="00007322">
        <w:t xml:space="preserve">, </w:t>
      </w:r>
      <w:r w:rsidRPr="002C318F">
        <w:t>kitais teisės aktais ir šiais nuostatais.</w:t>
      </w:r>
    </w:p>
    <w:p w14:paraId="02FB6AEE" w14:textId="37960C34" w:rsidR="00FB6EF1" w:rsidRDefault="00FB6EF1" w:rsidP="00AA6FAB">
      <w:pPr>
        <w:pStyle w:val="Sraopastraipa"/>
        <w:numPr>
          <w:ilvl w:val="0"/>
          <w:numId w:val="23"/>
        </w:numPr>
        <w:shd w:val="clear" w:color="auto" w:fill="FFFFFF"/>
        <w:spacing w:line="360" w:lineRule="auto"/>
        <w:ind w:left="0" w:firstLine="851"/>
        <w:jc w:val="both"/>
        <w:rPr>
          <w:b/>
          <w:bCs/>
        </w:rPr>
      </w:pPr>
      <w:r w:rsidRPr="00FB6EF1">
        <w:rPr>
          <w:b/>
          <w:bCs/>
        </w:rPr>
        <w:t>Kultūros taryba bendradarbiauja su Lietuvos Respublikos kultūros ministerija, Savivaldybės taryba, Savivaldybės administracija, Savivaldybės teritorijoje veikiančiomis kultūros ir švietimo įstaigomis, nevyriausybinėmis organizacijomis, vykdančiomis kultūrinę veiklą, bendruomenėmis, jaunimo organizacijomis, tautodailininkais, meno kūrėjais.</w:t>
      </w:r>
    </w:p>
    <w:p w14:paraId="558C4A64" w14:textId="27BF0AD5" w:rsidR="00FB6EF1" w:rsidRPr="00FB6EF1" w:rsidRDefault="00FB6EF1" w:rsidP="00AA6FAB">
      <w:pPr>
        <w:pStyle w:val="Sraopastraipa"/>
        <w:numPr>
          <w:ilvl w:val="0"/>
          <w:numId w:val="23"/>
        </w:numPr>
        <w:shd w:val="clear" w:color="auto" w:fill="FFFFFF"/>
        <w:spacing w:line="360" w:lineRule="auto"/>
        <w:ind w:left="0" w:firstLine="851"/>
        <w:jc w:val="both"/>
        <w:rPr>
          <w:b/>
          <w:bCs/>
        </w:rPr>
      </w:pPr>
      <w:r w:rsidRPr="00F6119E">
        <w:t>Kultūros tarybą steigia ir jos nuostatus tvirtina Savivaldybės taryba.</w:t>
      </w:r>
    </w:p>
    <w:p w14:paraId="4D1CABD2" w14:textId="76BE0468" w:rsidR="00485736" w:rsidRDefault="00FB6EF1" w:rsidP="00AA6FAB">
      <w:pPr>
        <w:pStyle w:val="Sraopastraipa"/>
        <w:numPr>
          <w:ilvl w:val="0"/>
          <w:numId w:val="23"/>
        </w:numPr>
        <w:shd w:val="clear" w:color="auto" w:fill="FFFFFF"/>
        <w:spacing w:line="360" w:lineRule="auto"/>
        <w:ind w:left="0" w:firstLine="851"/>
        <w:jc w:val="both"/>
      </w:pPr>
      <w:r w:rsidRPr="00FB6EF1">
        <w:rPr>
          <w:strike/>
        </w:rPr>
        <w:t>4.</w:t>
      </w:r>
      <w:r>
        <w:t xml:space="preserve"> </w:t>
      </w:r>
      <w:r w:rsidR="00485736" w:rsidRPr="002C318F">
        <w:t xml:space="preserve">Kultūros tarybos </w:t>
      </w:r>
      <w:r>
        <w:rPr>
          <w:b/>
          <w:bCs/>
        </w:rPr>
        <w:t xml:space="preserve">išvados ir pasiūlymai </w:t>
      </w:r>
      <w:r w:rsidR="00485736" w:rsidRPr="00FB6EF1">
        <w:rPr>
          <w:strike/>
        </w:rPr>
        <w:t>siūlymai</w:t>
      </w:r>
      <w:r w:rsidR="00485736" w:rsidRPr="002C318F">
        <w:t xml:space="preserve"> Savivaldybės tarybai, Savivaldybės merui, Savivaldybės administracijos direktoriui ir Savivaldybės biudžetinėms kultūros įstaigoms yra rekomendacinio pobūdžio.</w:t>
      </w:r>
    </w:p>
    <w:p w14:paraId="2EA4CAAA" w14:textId="13F4EF87" w:rsidR="00FB6EF1" w:rsidRPr="00FB6EF1" w:rsidRDefault="00FB6EF1" w:rsidP="00AA6FAB">
      <w:pPr>
        <w:pStyle w:val="Sraopastraipa"/>
        <w:numPr>
          <w:ilvl w:val="0"/>
          <w:numId w:val="23"/>
        </w:numPr>
        <w:shd w:val="clear" w:color="auto" w:fill="FFFFFF"/>
        <w:spacing w:line="360" w:lineRule="auto"/>
        <w:ind w:left="0" w:firstLine="851"/>
        <w:jc w:val="both"/>
        <w:rPr>
          <w:b/>
          <w:bCs/>
        </w:rPr>
      </w:pPr>
      <w:r w:rsidRPr="00FB6EF1">
        <w:rPr>
          <w:b/>
          <w:bCs/>
        </w:rPr>
        <w:t>Kultūros taryba sudaroma Savivaldybės tarybos kadencijos laikotarpiui.</w:t>
      </w:r>
    </w:p>
    <w:p w14:paraId="5FF87865" w14:textId="77777777" w:rsidR="00485736" w:rsidRPr="002C318F" w:rsidRDefault="00485736" w:rsidP="00485736">
      <w:pPr>
        <w:shd w:val="clear" w:color="auto" w:fill="FFFFFF"/>
        <w:jc w:val="both"/>
      </w:pPr>
    </w:p>
    <w:p w14:paraId="5A2FA41D" w14:textId="77777777" w:rsidR="00485736" w:rsidRPr="002C318F" w:rsidRDefault="00485736" w:rsidP="00485736">
      <w:pPr>
        <w:shd w:val="clear" w:color="auto" w:fill="FFFFFF"/>
        <w:jc w:val="center"/>
        <w:rPr>
          <w:b/>
          <w:bCs/>
        </w:rPr>
      </w:pPr>
      <w:r w:rsidRPr="002C318F">
        <w:rPr>
          <w:b/>
          <w:bCs/>
        </w:rPr>
        <w:t>II SKYRIUS</w:t>
      </w:r>
    </w:p>
    <w:p w14:paraId="70B7DC2D" w14:textId="77777777" w:rsidR="00485736" w:rsidRPr="002C318F" w:rsidRDefault="00485736" w:rsidP="00485736">
      <w:pPr>
        <w:shd w:val="clear" w:color="auto" w:fill="FFFFFF"/>
        <w:jc w:val="center"/>
        <w:rPr>
          <w:b/>
          <w:bCs/>
        </w:rPr>
      </w:pPr>
      <w:r w:rsidRPr="002C318F">
        <w:rPr>
          <w:b/>
          <w:bCs/>
        </w:rPr>
        <w:t>KULTŪROS TARYBOS UŽDAVINIAI IR FUNKCIJOS</w:t>
      </w:r>
    </w:p>
    <w:p w14:paraId="58869CE9" w14:textId="77777777" w:rsidR="00485736" w:rsidRPr="002C318F" w:rsidRDefault="00485736" w:rsidP="00485736">
      <w:pPr>
        <w:shd w:val="clear" w:color="auto" w:fill="FFFFFF"/>
        <w:jc w:val="both"/>
      </w:pPr>
    </w:p>
    <w:p w14:paraId="3F3E8C82" w14:textId="276E43AC" w:rsidR="00485736" w:rsidRPr="002C318F" w:rsidRDefault="00EC2190" w:rsidP="00EC2190">
      <w:pPr>
        <w:shd w:val="clear" w:color="auto" w:fill="FFFFFF"/>
        <w:spacing w:line="360" w:lineRule="auto"/>
        <w:jc w:val="both"/>
      </w:pPr>
      <w:r w:rsidRPr="00EC2190">
        <w:rPr>
          <w:b/>
          <w:bCs/>
        </w:rPr>
        <w:t>8.</w:t>
      </w:r>
      <w:r>
        <w:t xml:space="preserve"> </w:t>
      </w:r>
      <w:r w:rsidR="00485736" w:rsidRPr="00EC2190">
        <w:rPr>
          <w:strike/>
        </w:rPr>
        <w:t>5.</w:t>
      </w:r>
      <w:r w:rsidR="00485736" w:rsidRPr="002C318F">
        <w:t>    Pagrindinis Kultūros tarybos uždavinys</w:t>
      </w:r>
      <w:r>
        <w:t xml:space="preserve"> </w:t>
      </w:r>
      <w:r w:rsidR="00485736" w:rsidRPr="00EC2190">
        <w:rPr>
          <w:strike/>
        </w:rPr>
        <w:t>: užtikrinti visuomenės narių dalyvavimą Savivaldybės kultūros politikos formavimo procese sudarant prielaidas biudžetinių ir viešųjų įstaigų, kurių savininkė ar dalininkė yra Savivaldybė, nevyriausybinių organizacijų bei visuomenės kryptingai ir suderintai kultūrinei veiklai.</w:t>
      </w:r>
      <w:r w:rsidR="00485736" w:rsidRPr="002C318F">
        <w:t xml:space="preserve"> </w:t>
      </w:r>
      <w:r w:rsidRPr="00EC2190">
        <w:rPr>
          <w:b/>
          <w:bCs/>
        </w:rPr>
        <w:t xml:space="preserve">yra analizuoti kultūros būklę savivaldybėje ir teikti išvadas bei </w:t>
      </w:r>
      <w:r w:rsidRPr="00EC2190">
        <w:rPr>
          <w:b/>
          <w:bCs/>
        </w:rPr>
        <w:lastRenderedPageBreak/>
        <w:t>pasiūlymus dėl valstybės ir savivaldybės kultūros politikos įgyvendinimo Savivaldybės teritorijoje</w:t>
      </w:r>
      <w:r w:rsidRPr="00F6119E">
        <w:t>.</w:t>
      </w:r>
    </w:p>
    <w:p w14:paraId="5DA12659" w14:textId="255D8D46" w:rsidR="00485736" w:rsidRPr="002C318F" w:rsidRDefault="00EC2190" w:rsidP="00EC2190">
      <w:pPr>
        <w:shd w:val="clear" w:color="auto" w:fill="FFFFFF"/>
        <w:spacing w:line="360" w:lineRule="auto"/>
        <w:jc w:val="both"/>
      </w:pPr>
      <w:r w:rsidRPr="00EC2190">
        <w:rPr>
          <w:b/>
          <w:bCs/>
        </w:rPr>
        <w:t>9.</w:t>
      </w:r>
      <w:r>
        <w:t xml:space="preserve"> </w:t>
      </w:r>
      <w:r w:rsidR="00485736" w:rsidRPr="00EC2190">
        <w:rPr>
          <w:strike/>
        </w:rPr>
        <w:t>6.</w:t>
      </w:r>
      <w:r w:rsidR="00485736" w:rsidRPr="002C318F">
        <w:t xml:space="preserve">     Kultūros taryba, įgyvendindama šių nuostatų </w:t>
      </w:r>
      <w:r w:rsidR="00485736" w:rsidRPr="00EC2190">
        <w:rPr>
          <w:strike/>
        </w:rPr>
        <w:t>5</w:t>
      </w:r>
      <w:r w:rsidR="00485736" w:rsidRPr="002C318F">
        <w:t xml:space="preserve"> </w:t>
      </w:r>
      <w:r>
        <w:rPr>
          <w:b/>
          <w:bCs/>
        </w:rPr>
        <w:t xml:space="preserve">8 </w:t>
      </w:r>
      <w:r w:rsidR="00485736" w:rsidRPr="002C318F">
        <w:t>punkte įtvirtintą uždavinį, atlieka šias funkcijas:</w:t>
      </w:r>
    </w:p>
    <w:p w14:paraId="15AB949F" w14:textId="3DCBEDBB" w:rsidR="00DC042D" w:rsidRPr="00DC042D" w:rsidRDefault="00DC042D" w:rsidP="00EC2190">
      <w:pPr>
        <w:shd w:val="clear" w:color="auto" w:fill="FFFFFF"/>
        <w:spacing w:line="360" w:lineRule="auto"/>
        <w:jc w:val="both"/>
        <w:rPr>
          <w:b/>
          <w:bCs/>
        </w:rPr>
      </w:pPr>
      <w:r w:rsidRPr="00DC042D">
        <w:rPr>
          <w:b/>
          <w:bCs/>
        </w:rPr>
        <w:t>9.1. teikia pasiūlymus dėl Lietuvos Respublikos Vyriausybės nutarimais ir kitais teisės aktais patvirtintų kultūros programų įgyvendinimo Savivaldybės teritorijoje;</w:t>
      </w:r>
    </w:p>
    <w:p w14:paraId="4DF7A104" w14:textId="03D40A35" w:rsidR="00DC042D" w:rsidRPr="00DC042D" w:rsidRDefault="00DC042D" w:rsidP="00EC2190">
      <w:pPr>
        <w:shd w:val="clear" w:color="auto" w:fill="FFFFFF"/>
        <w:spacing w:line="360" w:lineRule="auto"/>
        <w:jc w:val="both"/>
        <w:rPr>
          <w:b/>
          <w:bCs/>
        </w:rPr>
      </w:pPr>
      <w:r w:rsidRPr="00DC042D">
        <w:rPr>
          <w:b/>
          <w:bCs/>
        </w:rPr>
        <w:t>9.2. teikia pasiūlymus bei išvadas dėl prioritetinių Savivaldybės kultūros plėtros krypčių;</w:t>
      </w:r>
    </w:p>
    <w:p w14:paraId="7ECED744" w14:textId="38683C18" w:rsidR="00DC042D" w:rsidRPr="00DC042D" w:rsidRDefault="00DC042D" w:rsidP="00EC2190">
      <w:pPr>
        <w:shd w:val="clear" w:color="auto" w:fill="FFFFFF"/>
        <w:spacing w:line="360" w:lineRule="auto"/>
        <w:jc w:val="both"/>
        <w:rPr>
          <w:b/>
          <w:bCs/>
        </w:rPr>
      </w:pPr>
      <w:r w:rsidRPr="00DC042D">
        <w:rPr>
          <w:b/>
          <w:bCs/>
        </w:rPr>
        <w:t>9.3. dalyvauja rengiant ir įgyvendinant Savivaldybės kultūros plėtros programas;</w:t>
      </w:r>
    </w:p>
    <w:p w14:paraId="61AF56B1" w14:textId="148DB9E5" w:rsidR="00DC042D" w:rsidRPr="00DC042D" w:rsidRDefault="00DC042D" w:rsidP="00EC2190">
      <w:pPr>
        <w:shd w:val="clear" w:color="auto" w:fill="FFFFFF"/>
        <w:spacing w:line="360" w:lineRule="auto"/>
        <w:jc w:val="both"/>
        <w:rPr>
          <w:b/>
          <w:bCs/>
        </w:rPr>
      </w:pPr>
      <w:r w:rsidRPr="00DC042D">
        <w:rPr>
          <w:b/>
          <w:bCs/>
        </w:rPr>
        <w:t>9.4. teikia pasiūlymus dėl kultūros projektų finansavimo iš Savivaldybės biudžeto lėšų prioritetų;</w:t>
      </w:r>
    </w:p>
    <w:p w14:paraId="220E8097" w14:textId="58155ADC" w:rsidR="00DC042D" w:rsidRPr="00DC042D" w:rsidRDefault="00DC042D" w:rsidP="00EC2190">
      <w:pPr>
        <w:shd w:val="clear" w:color="auto" w:fill="FFFFFF"/>
        <w:spacing w:line="360" w:lineRule="auto"/>
        <w:jc w:val="both"/>
        <w:rPr>
          <w:b/>
          <w:bCs/>
        </w:rPr>
      </w:pPr>
      <w:r w:rsidRPr="00DC042D">
        <w:rPr>
          <w:b/>
          <w:bCs/>
        </w:rPr>
        <w:t>9.5. esant reikalui, dalyvauja svarstant savivaldybės kultūros įstaigų veiklos programas bei ataskaitas ir teikia pasiūlymus steigėjui dėl jų veiklos tobulinimo;</w:t>
      </w:r>
    </w:p>
    <w:p w14:paraId="13299EEE" w14:textId="2DB327F9" w:rsidR="00DC042D" w:rsidRPr="00DC042D" w:rsidRDefault="00DC042D" w:rsidP="00EC2190">
      <w:pPr>
        <w:shd w:val="clear" w:color="auto" w:fill="FFFFFF"/>
        <w:spacing w:line="360" w:lineRule="auto"/>
        <w:jc w:val="both"/>
        <w:rPr>
          <w:b/>
          <w:bCs/>
        </w:rPr>
      </w:pPr>
      <w:r w:rsidRPr="00DC042D">
        <w:rPr>
          <w:b/>
          <w:bCs/>
        </w:rPr>
        <w:t>9.6. teikia pasiūlymus bei išvadas dėl Savivaldybės kultūros įstaigų tinklo optimizavimo;</w:t>
      </w:r>
    </w:p>
    <w:p w14:paraId="5ED162B0" w14:textId="3DCE82DB" w:rsidR="00DC042D" w:rsidRDefault="00DC042D" w:rsidP="00EC2190">
      <w:pPr>
        <w:shd w:val="clear" w:color="auto" w:fill="FFFFFF"/>
        <w:spacing w:line="360" w:lineRule="auto"/>
        <w:jc w:val="both"/>
      </w:pPr>
      <w:r w:rsidRPr="00DC042D">
        <w:rPr>
          <w:b/>
          <w:bCs/>
        </w:rPr>
        <w:t>9.7. teikia pasiūlymus Savivaldybės tarybai dėl Savivaldybės kultūros premijų, stipendijų steigimo ir skyrimo, kultūrai nusipelniusių kraštiečių atminimo įamžinimo ir dalyvauja svarstant premijų skyrimo Anykščių rajono kultūrai nusipelniusiems asmenims klausimus;</w:t>
      </w:r>
    </w:p>
    <w:p w14:paraId="0C92F860" w14:textId="5913EE2A" w:rsidR="00DC042D" w:rsidRPr="0095107D" w:rsidRDefault="00DC042D" w:rsidP="00EC2190">
      <w:pPr>
        <w:shd w:val="clear" w:color="auto" w:fill="FFFFFF"/>
        <w:spacing w:line="360" w:lineRule="auto"/>
        <w:jc w:val="both"/>
        <w:rPr>
          <w:b/>
          <w:bCs/>
        </w:rPr>
      </w:pPr>
      <w:r w:rsidRPr="0095107D">
        <w:rPr>
          <w:b/>
          <w:bCs/>
        </w:rPr>
        <w:t>9.8. teikia pasiūlymus dėl kultūrinio turizmo programų įgyvendinimo Savivaldybės teritorijoje;</w:t>
      </w:r>
    </w:p>
    <w:p w14:paraId="1E9FEF02" w14:textId="3BCF116D" w:rsidR="00DC042D" w:rsidRPr="0095107D" w:rsidRDefault="00DC042D" w:rsidP="00EC2190">
      <w:pPr>
        <w:shd w:val="clear" w:color="auto" w:fill="FFFFFF"/>
        <w:spacing w:line="360" w:lineRule="auto"/>
        <w:jc w:val="both"/>
        <w:rPr>
          <w:b/>
          <w:bCs/>
        </w:rPr>
      </w:pPr>
      <w:r w:rsidRPr="0095107D">
        <w:rPr>
          <w:b/>
          <w:bCs/>
        </w:rPr>
        <w:t>9.9. inicijuoja Savivaldybės kultūros būklės tyrimus, analizuoja jų rezultatus, teikia pasiūlymus Savivaldybės tarybai dėl padėties gerinimo;</w:t>
      </w:r>
    </w:p>
    <w:p w14:paraId="681A5BCE" w14:textId="2D9A031F" w:rsidR="00DC042D" w:rsidRPr="0095107D" w:rsidRDefault="00DC042D" w:rsidP="00EC2190">
      <w:pPr>
        <w:shd w:val="clear" w:color="auto" w:fill="FFFFFF"/>
        <w:spacing w:line="360" w:lineRule="auto"/>
        <w:jc w:val="both"/>
        <w:rPr>
          <w:b/>
          <w:bCs/>
        </w:rPr>
      </w:pPr>
      <w:r w:rsidRPr="0095107D">
        <w:rPr>
          <w:b/>
          <w:bCs/>
        </w:rPr>
        <w:t xml:space="preserve">9.10. </w:t>
      </w:r>
      <w:r w:rsidR="0095107D" w:rsidRPr="0095107D">
        <w:rPr>
          <w:b/>
          <w:bCs/>
        </w:rPr>
        <w:t>skatina kultūrines inovacijas Savivaldybės teritorijoje;</w:t>
      </w:r>
    </w:p>
    <w:p w14:paraId="0A491D58" w14:textId="3A25959E" w:rsidR="00485736" w:rsidRDefault="0095107D" w:rsidP="00EC2190">
      <w:pPr>
        <w:shd w:val="clear" w:color="auto" w:fill="FFFFFF"/>
        <w:spacing w:line="360" w:lineRule="auto"/>
        <w:jc w:val="both"/>
      </w:pPr>
      <w:r w:rsidRPr="0095107D">
        <w:rPr>
          <w:b/>
          <w:bCs/>
        </w:rPr>
        <w:t>9.11.</w:t>
      </w:r>
      <w:r>
        <w:t xml:space="preserve"> </w:t>
      </w:r>
      <w:r w:rsidR="00485736" w:rsidRPr="0095107D">
        <w:rPr>
          <w:strike/>
        </w:rPr>
        <w:t>6.1.</w:t>
      </w:r>
      <w:r w:rsidR="00485736" w:rsidRPr="002C318F">
        <w:t>  dalyvauja Anykščių rajono kultūros strategijos kūrime;</w:t>
      </w:r>
    </w:p>
    <w:p w14:paraId="31F779DC" w14:textId="0FCAB246" w:rsidR="00485736" w:rsidRPr="002C318F" w:rsidRDefault="0095107D" w:rsidP="00EC2190">
      <w:pPr>
        <w:shd w:val="clear" w:color="auto" w:fill="FFFFFF"/>
        <w:spacing w:line="360" w:lineRule="auto"/>
        <w:jc w:val="both"/>
      </w:pPr>
      <w:r w:rsidRPr="0095107D">
        <w:rPr>
          <w:b/>
          <w:bCs/>
        </w:rPr>
        <w:t>9.12.</w:t>
      </w:r>
      <w:r>
        <w:t xml:space="preserve"> </w:t>
      </w:r>
      <w:r w:rsidR="00485736" w:rsidRPr="0095107D">
        <w:rPr>
          <w:strike/>
        </w:rPr>
        <w:t>6.2.</w:t>
      </w:r>
      <w:r w:rsidR="00485736" w:rsidRPr="002C318F">
        <w:t> analizuoja ir vertina kultūros procesus Anykščių rajone;</w:t>
      </w:r>
    </w:p>
    <w:p w14:paraId="7E0AABEF" w14:textId="67E74CA8" w:rsidR="00485736" w:rsidRDefault="0095107D" w:rsidP="00EC2190">
      <w:pPr>
        <w:shd w:val="clear" w:color="auto" w:fill="FFFFFF"/>
        <w:spacing w:line="360" w:lineRule="auto"/>
        <w:jc w:val="both"/>
      </w:pPr>
      <w:r w:rsidRPr="0095107D">
        <w:rPr>
          <w:b/>
          <w:bCs/>
        </w:rPr>
        <w:t>9.13.</w:t>
      </w:r>
      <w:r>
        <w:t xml:space="preserve"> </w:t>
      </w:r>
      <w:r w:rsidR="00485736" w:rsidRPr="0095107D">
        <w:rPr>
          <w:strike/>
        </w:rPr>
        <w:t>6.3.</w:t>
      </w:r>
      <w:r w:rsidR="00485736" w:rsidRPr="002C318F">
        <w:t> teikia siūlymus dėl profesionaliojo meno plėtotės, kūrybinių raiškų įvairovės, vietos kultūrinio identiteto, visuomenės kūrybiškumo skatinimo bei sąlygų tenkinti visuomenės kultūros poreikius sudarymo;</w:t>
      </w:r>
    </w:p>
    <w:p w14:paraId="4328D43F" w14:textId="63DE8A19" w:rsidR="00E8011B" w:rsidRPr="00E8011B" w:rsidRDefault="00E8011B" w:rsidP="00EC2190">
      <w:pPr>
        <w:shd w:val="clear" w:color="auto" w:fill="FFFFFF"/>
        <w:spacing w:line="360" w:lineRule="auto"/>
        <w:jc w:val="both"/>
        <w:rPr>
          <w:b/>
          <w:bCs/>
        </w:rPr>
      </w:pPr>
      <w:r w:rsidRPr="00E8011B">
        <w:rPr>
          <w:b/>
          <w:bCs/>
        </w:rPr>
        <w:t>9.1</w:t>
      </w:r>
      <w:r w:rsidR="00DF7B5B">
        <w:rPr>
          <w:b/>
          <w:bCs/>
        </w:rPr>
        <w:t>4</w:t>
      </w:r>
      <w:r w:rsidRPr="00E8011B">
        <w:rPr>
          <w:b/>
          <w:bCs/>
        </w:rPr>
        <w:t>. teikia siūlymus Savivaldybės tarybai dėl Anykščių rajono savivaldybės festivalių, pripažintų tradiciniais, sąrašo;</w:t>
      </w:r>
    </w:p>
    <w:p w14:paraId="12538FAA" w14:textId="12EDBB34" w:rsidR="00E8011B" w:rsidRPr="00E8011B" w:rsidRDefault="00E8011B" w:rsidP="00EC2190">
      <w:pPr>
        <w:shd w:val="clear" w:color="auto" w:fill="FFFFFF"/>
        <w:spacing w:line="360" w:lineRule="auto"/>
        <w:jc w:val="both"/>
        <w:rPr>
          <w:b/>
          <w:bCs/>
        </w:rPr>
      </w:pPr>
      <w:r w:rsidRPr="00E8011B">
        <w:rPr>
          <w:b/>
          <w:bCs/>
        </w:rPr>
        <w:t>9.1</w:t>
      </w:r>
      <w:r w:rsidR="00DF7B5B">
        <w:rPr>
          <w:b/>
          <w:bCs/>
        </w:rPr>
        <w:t>5</w:t>
      </w:r>
      <w:r w:rsidRPr="00E8011B">
        <w:rPr>
          <w:b/>
          <w:bCs/>
        </w:rPr>
        <w:t>. teikia kitus su valstybės ir Savivaldybės kultūros politikos įgyvendinimo Savivaldybės teritorijoje susijusiais klausimais siūlymus.</w:t>
      </w:r>
    </w:p>
    <w:p w14:paraId="7A72E6CF" w14:textId="77777777" w:rsidR="00485736" w:rsidRPr="00E8011B" w:rsidRDefault="00485736" w:rsidP="00EC2190">
      <w:pPr>
        <w:shd w:val="clear" w:color="auto" w:fill="FFFFFF"/>
        <w:spacing w:line="360" w:lineRule="auto"/>
        <w:jc w:val="both"/>
        <w:rPr>
          <w:strike/>
        </w:rPr>
      </w:pPr>
      <w:r w:rsidRPr="00E8011B">
        <w:rPr>
          <w:strike/>
        </w:rPr>
        <w:t>6.4.   svarsto Savivaldybės biudžeto lėšomis iš dalies finansuojamas kultūros programas bei projektus, teikia rekomendacijas dėl jų rėmimo tikslingumo;</w:t>
      </w:r>
    </w:p>
    <w:p w14:paraId="1A0EBAAB" w14:textId="77777777" w:rsidR="00485736" w:rsidRPr="002C318F" w:rsidRDefault="00485736" w:rsidP="00EC2190">
      <w:pPr>
        <w:shd w:val="clear" w:color="auto" w:fill="FFFFFF"/>
        <w:spacing w:line="360" w:lineRule="auto"/>
        <w:jc w:val="both"/>
      </w:pPr>
      <w:r w:rsidRPr="00E8011B">
        <w:rPr>
          <w:strike/>
        </w:rPr>
        <w:t>6.5. dalyvauja svarstant premijų skyrimo Anykščių rajono kultūrai nusipelniusiems asmenims klausimus, teikia siūlymus</w:t>
      </w:r>
      <w:r w:rsidRPr="002C318F">
        <w:t>.</w:t>
      </w:r>
    </w:p>
    <w:p w14:paraId="421C04EB" w14:textId="77777777" w:rsidR="00485736" w:rsidRPr="002C318F" w:rsidRDefault="00485736" w:rsidP="00485736">
      <w:pPr>
        <w:shd w:val="clear" w:color="auto" w:fill="FFFFFF"/>
        <w:jc w:val="both"/>
      </w:pPr>
    </w:p>
    <w:p w14:paraId="47F57A32" w14:textId="77777777" w:rsidR="00485736" w:rsidRPr="002C318F" w:rsidRDefault="00485736" w:rsidP="00485736">
      <w:pPr>
        <w:shd w:val="clear" w:color="auto" w:fill="FFFFFF"/>
        <w:jc w:val="center"/>
        <w:rPr>
          <w:b/>
          <w:bCs/>
        </w:rPr>
      </w:pPr>
      <w:r w:rsidRPr="002C318F">
        <w:rPr>
          <w:b/>
          <w:bCs/>
        </w:rPr>
        <w:lastRenderedPageBreak/>
        <w:t>III SKYRIUS</w:t>
      </w:r>
    </w:p>
    <w:p w14:paraId="2F5DAD4D" w14:textId="77777777" w:rsidR="00485736" w:rsidRPr="002C318F" w:rsidRDefault="00485736" w:rsidP="00485736">
      <w:pPr>
        <w:shd w:val="clear" w:color="auto" w:fill="FFFFFF"/>
        <w:jc w:val="center"/>
        <w:rPr>
          <w:b/>
          <w:bCs/>
        </w:rPr>
      </w:pPr>
      <w:r w:rsidRPr="002C318F">
        <w:rPr>
          <w:b/>
          <w:bCs/>
        </w:rPr>
        <w:t>KULTŪROS TARYBOS TEISĖS</w:t>
      </w:r>
    </w:p>
    <w:p w14:paraId="37CE3458" w14:textId="77777777" w:rsidR="00485736" w:rsidRPr="002C318F" w:rsidRDefault="00485736" w:rsidP="00485736">
      <w:pPr>
        <w:shd w:val="clear" w:color="auto" w:fill="FFFFFF"/>
        <w:jc w:val="center"/>
      </w:pPr>
    </w:p>
    <w:p w14:paraId="7CBAF7D8" w14:textId="1EFD1576" w:rsidR="00485736" w:rsidRPr="002C318F" w:rsidRDefault="00E8011B" w:rsidP="00E8011B">
      <w:pPr>
        <w:shd w:val="clear" w:color="auto" w:fill="FFFFFF"/>
        <w:spacing w:line="360" w:lineRule="auto"/>
        <w:jc w:val="both"/>
      </w:pPr>
      <w:r w:rsidRPr="00E8011B">
        <w:rPr>
          <w:b/>
          <w:bCs/>
        </w:rPr>
        <w:t>10.</w:t>
      </w:r>
      <w:r>
        <w:t xml:space="preserve"> </w:t>
      </w:r>
      <w:r w:rsidR="00485736" w:rsidRPr="00E8011B">
        <w:rPr>
          <w:strike/>
        </w:rPr>
        <w:t>7.</w:t>
      </w:r>
      <w:r w:rsidR="00485736" w:rsidRPr="002C318F">
        <w:t xml:space="preserve"> Kultūros taryba turi teisę:</w:t>
      </w:r>
    </w:p>
    <w:p w14:paraId="4F987C22" w14:textId="3D5EBFCA" w:rsidR="00E8011B" w:rsidRPr="00E8011B" w:rsidRDefault="00E8011B" w:rsidP="00E8011B">
      <w:pPr>
        <w:shd w:val="clear" w:color="auto" w:fill="FFFFFF"/>
        <w:spacing w:line="360" w:lineRule="auto"/>
        <w:jc w:val="both"/>
        <w:rPr>
          <w:b/>
          <w:bCs/>
        </w:rPr>
      </w:pPr>
      <w:r w:rsidRPr="00E8011B">
        <w:rPr>
          <w:b/>
          <w:bCs/>
        </w:rPr>
        <w:t>10.1. teisės aktų nustatyta tvarka gauti informaciją iš Savivaldybės administracijos padalinių;</w:t>
      </w:r>
    </w:p>
    <w:p w14:paraId="08C595D3" w14:textId="729D19EA" w:rsidR="00E8011B" w:rsidRPr="00E8011B" w:rsidRDefault="00E8011B" w:rsidP="00E8011B">
      <w:pPr>
        <w:shd w:val="clear" w:color="auto" w:fill="FFFFFF"/>
        <w:spacing w:line="360" w:lineRule="auto"/>
        <w:jc w:val="both"/>
        <w:rPr>
          <w:b/>
          <w:bCs/>
        </w:rPr>
      </w:pPr>
      <w:r w:rsidRPr="00E8011B">
        <w:rPr>
          <w:b/>
          <w:bCs/>
        </w:rPr>
        <w:t>10.2. kviesti į posėdžius Savivaldybės administracijos padalinių specialistus;</w:t>
      </w:r>
    </w:p>
    <w:p w14:paraId="23376852" w14:textId="761A4022" w:rsidR="00E8011B" w:rsidRPr="00E8011B" w:rsidRDefault="00E8011B" w:rsidP="00E8011B">
      <w:pPr>
        <w:shd w:val="clear" w:color="auto" w:fill="FFFFFF"/>
        <w:spacing w:line="360" w:lineRule="auto"/>
        <w:jc w:val="both"/>
        <w:rPr>
          <w:b/>
          <w:bCs/>
        </w:rPr>
      </w:pPr>
      <w:r w:rsidRPr="00E8011B">
        <w:rPr>
          <w:b/>
          <w:bCs/>
        </w:rPr>
        <w:t>10.3. kviesti į posėdžius kultūros ekspertus, galinčius teikti informaciją bei išvadas svarstomais kultūros klausimais;</w:t>
      </w:r>
    </w:p>
    <w:p w14:paraId="2BC31E8B" w14:textId="26D91B13" w:rsidR="00485736" w:rsidRPr="00E8011B" w:rsidRDefault="00E8011B" w:rsidP="00E8011B">
      <w:pPr>
        <w:shd w:val="clear" w:color="auto" w:fill="FFFFFF"/>
        <w:spacing w:line="360" w:lineRule="auto"/>
        <w:jc w:val="both"/>
      </w:pPr>
      <w:r w:rsidRPr="00E8011B">
        <w:rPr>
          <w:b/>
          <w:bCs/>
        </w:rPr>
        <w:t>10.4.</w:t>
      </w:r>
      <w:r>
        <w:t xml:space="preserve"> </w:t>
      </w:r>
      <w:r w:rsidR="00485736" w:rsidRPr="00E8011B">
        <w:rPr>
          <w:strike/>
        </w:rPr>
        <w:t>7.1.</w:t>
      </w:r>
      <w:r w:rsidR="00485736" w:rsidRPr="00E8011B">
        <w:t> savo posėdžiuose išklausyti biudžetinių ir viešųjų įstaigų, kurių savininkė ar dalininkė yra Savivaldybė, nevyriausybinių organizacijų vadovų ir specialistų, fizinių asmenų pranešimus kultūros klausimais; gauti iš jų dokumentus bei kitą informaciją, kurios reikia jos veiklai ir kuri būtina rengiant kvalifikuotas išvadas;</w:t>
      </w:r>
    </w:p>
    <w:p w14:paraId="777784BF" w14:textId="31845D7E" w:rsidR="00485736" w:rsidRDefault="00E8011B" w:rsidP="00E8011B">
      <w:pPr>
        <w:shd w:val="clear" w:color="auto" w:fill="FFFFFF"/>
        <w:spacing w:line="360" w:lineRule="auto"/>
        <w:jc w:val="both"/>
      </w:pPr>
      <w:r w:rsidRPr="00E8011B">
        <w:rPr>
          <w:b/>
          <w:bCs/>
        </w:rPr>
        <w:t>10.5.</w:t>
      </w:r>
      <w:r>
        <w:t xml:space="preserve"> </w:t>
      </w:r>
      <w:r w:rsidR="00485736" w:rsidRPr="00E8011B">
        <w:rPr>
          <w:strike/>
        </w:rPr>
        <w:t>7.2.</w:t>
      </w:r>
      <w:r w:rsidR="00485736" w:rsidRPr="002C318F">
        <w:t>  teikti siūlymus aktualiais Anykščių rajonui kultūros plėtojimo klausimais Savivaldybės tarybai, Savivaldybės merui, Savivaldybės administracijos direktoriui ir Savivaldybės biudžetinėms kultūros įstaigoms;</w:t>
      </w:r>
    </w:p>
    <w:p w14:paraId="3DCF5F21" w14:textId="00CA14B8" w:rsidR="00E8011B" w:rsidRPr="003A3F80" w:rsidRDefault="003A3F80" w:rsidP="00E8011B">
      <w:pPr>
        <w:shd w:val="clear" w:color="auto" w:fill="FFFFFF"/>
        <w:spacing w:line="360" w:lineRule="auto"/>
        <w:jc w:val="both"/>
        <w:rPr>
          <w:b/>
          <w:bCs/>
        </w:rPr>
      </w:pPr>
      <w:r w:rsidRPr="003A3F80">
        <w:rPr>
          <w:b/>
          <w:bCs/>
        </w:rPr>
        <w:t xml:space="preserve">10.6. </w:t>
      </w:r>
      <w:r w:rsidR="00E8011B" w:rsidRPr="003A3F80">
        <w:rPr>
          <w:b/>
          <w:bCs/>
        </w:rPr>
        <w:t>dalyvauti savivaldybės tarybos, jos komitetų ar komisijų ir darbo grupių posėdžiuose, kuriuose sprendžiami kultūros klausimai;</w:t>
      </w:r>
    </w:p>
    <w:p w14:paraId="3F2C93D0" w14:textId="3A903CF6" w:rsidR="00485736" w:rsidRDefault="00E8011B" w:rsidP="00E8011B">
      <w:pPr>
        <w:shd w:val="clear" w:color="auto" w:fill="FFFFFF"/>
        <w:spacing w:line="360" w:lineRule="auto"/>
        <w:jc w:val="both"/>
      </w:pPr>
      <w:r w:rsidRPr="00E8011B">
        <w:rPr>
          <w:b/>
          <w:bCs/>
        </w:rPr>
        <w:t>10.7</w:t>
      </w:r>
      <w:r>
        <w:t xml:space="preserve">. </w:t>
      </w:r>
      <w:r w:rsidR="00485736" w:rsidRPr="00E8011B">
        <w:rPr>
          <w:strike/>
        </w:rPr>
        <w:t>7.3.</w:t>
      </w:r>
      <w:r w:rsidR="00485736" w:rsidRPr="002C318F">
        <w:t> priimti rekomendacinio pobūdžio nutarimus pagal savo kompetenciją.</w:t>
      </w:r>
    </w:p>
    <w:p w14:paraId="302FEA95" w14:textId="61207704" w:rsidR="003A3F80" w:rsidRPr="003A3F80" w:rsidRDefault="003A3F80" w:rsidP="00E8011B">
      <w:pPr>
        <w:shd w:val="clear" w:color="auto" w:fill="FFFFFF"/>
        <w:spacing w:line="360" w:lineRule="auto"/>
        <w:jc w:val="both"/>
        <w:rPr>
          <w:b/>
          <w:bCs/>
        </w:rPr>
      </w:pPr>
      <w:r w:rsidRPr="003A3F80">
        <w:rPr>
          <w:b/>
          <w:bCs/>
        </w:rPr>
        <w:t>11. Kultūros tarybos nariai, vykdydami šių nuostatų 8 ir 9 punktuose apibrėžtas funkcijas, vadovaujasi sąžiningumo, nešališkumo ir atsakingumo principais. Kultūros taryba, vykdydama savo funkcijas, privalo užtikrinti informacijos konfidencialumą, kol nepriimtas galutinis sprendimas vienu ar kitu diskutuojamu klausimu.</w:t>
      </w:r>
    </w:p>
    <w:p w14:paraId="31834360" w14:textId="67ECDB9B" w:rsidR="003A3F80" w:rsidRPr="003A3F80" w:rsidRDefault="003A3F80" w:rsidP="00E8011B">
      <w:pPr>
        <w:shd w:val="clear" w:color="auto" w:fill="FFFFFF"/>
        <w:spacing w:line="360" w:lineRule="auto"/>
        <w:jc w:val="both"/>
        <w:rPr>
          <w:b/>
          <w:bCs/>
        </w:rPr>
      </w:pPr>
      <w:r w:rsidRPr="003A3F80">
        <w:rPr>
          <w:b/>
          <w:bCs/>
        </w:rPr>
        <w:t xml:space="preserve">12. Savivaldybės interneto svetainėje </w:t>
      </w:r>
      <w:hyperlink r:id="rId7" w:history="1">
        <w:r w:rsidRPr="003A3F80">
          <w:rPr>
            <w:rStyle w:val="Hipersaitas"/>
            <w:b/>
            <w:bCs/>
          </w:rPr>
          <w:t>www.anyksciai.lt</w:t>
        </w:r>
      </w:hyperlink>
      <w:r w:rsidRPr="003A3F80">
        <w:rPr>
          <w:b/>
          <w:bCs/>
        </w:rPr>
        <w:t xml:space="preserve"> skelbiami Kultūros tarybos veiklos dokumentai (nuostatai bei Kultūros tarybos sudėtis).</w:t>
      </w:r>
    </w:p>
    <w:p w14:paraId="2C2F794A" w14:textId="77777777" w:rsidR="00485736" w:rsidRPr="002C318F" w:rsidRDefault="00485736" w:rsidP="00485736">
      <w:pPr>
        <w:shd w:val="clear" w:color="auto" w:fill="FFFFFF"/>
        <w:jc w:val="both"/>
        <w:rPr>
          <w:b/>
          <w:bCs/>
        </w:rPr>
      </w:pPr>
    </w:p>
    <w:p w14:paraId="344CE6D9" w14:textId="77777777" w:rsidR="00485736" w:rsidRPr="002C318F" w:rsidRDefault="00485736" w:rsidP="00485736">
      <w:pPr>
        <w:shd w:val="clear" w:color="auto" w:fill="FFFFFF"/>
        <w:jc w:val="center"/>
        <w:rPr>
          <w:b/>
          <w:bCs/>
        </w:rPr>
      </w:pPr>
      <w:r w:rsidRPr="002C318F">
        <w:rPr>
          <w:b/>
          <w:bCs/>
        </w:rPr>
        <w:t>IV SKYRIUS</w:t>
      </w:r>
    </w:p>
    <w:p w14:paraId="0540D9F1" w14:textId="77777777" w:rsidR="00485736" w:rsidRPr="002C318F" w:rsidRDefault="00485736" w:rsidP="00485736">
      <w:pPr>
        <w:shd w:val="clear" w:color="auto" w:fill="FFFFFF"/>
        <w:jc w:val="center"/>
        <w:rPr>
          <w:b/>
          <w:bCs/>
        </w:rPr>
      </w:pPr>
      <w:r w:rsidRPr="002C318F">
        <w:rPr>
          <w:b/>
          <w:bCs/>
        </w:rPr>
        <w:t>KULTŪROS TARYBOS SUDĖTIS IR DARBO ORGANIZAVIMAS</w:t>
      </w:r>
    </w:p>
    <w:p w14:paraId="23F5B47D" w14:textId="77777777" w:rsidR="00485736" w:rsidRPr="002C318F" w:rsidRDefault="00485736" w:rsidP="00485736">
      <w:pPr>
        <w:shd w:val="clear" w:color="auto" w:fill="FFFFFF"/>
        <w:jc w:val="both"/>
      </w:pPr>
    </w:p>
    <w:p w14:paraId="2419F342" w14:textId="51D56A45" w:rsidR="00485736" w:rsidRDefault="003A3F80" w:rsidP="003A3F80">
      <w:pPr>
        <w:shd w:val="clear" w:color="auto" w:fill="FFFFFF"/>
        <w:spacing w:line="360" w:lineRule="auto"/>
        <w:jc w:val="both"/>
        <w:rPr>
          <w:strike/>
        </w:rPr>
      </w:pPr>
      <w:r w:rsidRPr="003A3F80">
        <w:rPr>
          <w:b/>
          <w:bCs/>
        </w:rPr>
        <w:t>13.</w:t>
      </w:r>
      <w:r>
        <w:t xml:space="preserve"> </w:t>
      </w:r>
      <w:r w:rsidR="00485736" w:rsidRPr="003A3F80">
        <w:rPr>
          <w:strike/>
        </w:rPr>
        <w:t>8.</w:t>
      </w:r>
      <w:r w:rsidR="00485736" w:rsidRPr="002C318F">
        <w:t xml:space="preserve">     Kultūros taryba sudaroma iš Savivaldybės tarybos narių, biudžetinių ir viešųjų įstaigų, kurių savininkė ar dalininkė yra Savivaldybė, nevyriausybinių organizacijų atstovų, politinio (asmeninio) pasitikėjimo valstybės tarnautojų, </w:t>
      </w:r>
      <w:r>
        <w:rPr>
          <w:b/>
          <w:bCs/>
        </w:rPr>
        <w:t xml:space="preserve">bendruomenių, jaunimo organizacijų atstovų, menininkų ir kt. </w:t>
      </w:r>
      <w:r w:rsidR="00485736" w:rsidRPr="002C318F">
        <w:t xml:space="preserve">fizinių asmenų </w:t>
      </w:r>
      <w:r w:rsidR="00485736" w:rsidRPr="003A3F80">
        <w:rPr>
          <w:strike/>
        </w:rPr>
        <w:t>ir kitų Lietuvos Respublikos piliečių</w:t>
      </w:r>
      <w:r w:rsidR="00485736" w:rsidRPr="002C318F">
        <w:t xml:space="preserve">, suinteresuotų Anykščių rajono kultūros plėtra. </w:t>
      </w:r>
      <w:r w:rsidR="00485736" w:rsidRPr="003A3F80">
        <w:rPr>
          <w:strike/>
        </w:rPr>
        <w:t>Kultūros tarybos narys pasirašo nešališkumo deklaraciją ir pasižadėjimą neteikti tretiesiems asmenims informacijos ir tik įstatymų ir kitų teisės aktų nustatytais tikslais ir tvarka naudoti informaciją, kuri jam taps žinoma atliekant Kultūros tarybos nario pareigas (</w:t>
      </w:r>
      <w:r w:rsidR="00781283" w:rsidRPr="003A3F80">
        <w:rPr>
          <w:strike/>
        </w:rPr>
        <w:t xml:space="preserve">pridedamas </w:t>
      </w:r>
      <w:r w:rsidR="00546D99" w:rsidRPr="003A3F80">
        <w:rPr>
          <w:strike/>
        </w:rPr>
        <w:t>Priedas</w:t>
      </w:r>
      <w:r w:rsidR="00485736" w:rsidRPr="003A3F80">
        <w:rPr>
          <w:strike/>
        </w:rPr>
        <w:t>).</w:t>
      </w:r>
    </w:p>
    <w:p w14:paraId="3D5009A1" w14:textId="0684F02E" w:rsidR="00485736" w:rsidRPr="002C318F" w:rsidRDefault="003A3F80" w:rsidP="003A3F80">
      <w:pPr>
        <w:shd w:val="clear" w:color="auto" w:fill="FFFFFF"/>
        <w:spacing w:line="360" w:lineRule="auto"/>
        <w:jc w:val="both"/>
      </w:pPr>
      <w:r w:rsidRPr="003A3F80">
        <w:rPr>
          <w:b/>
          <w:bCs/>
        </w:rPr>
        <w:lastRenderedPageBreak/>
        <w:t>14.</w:t>
      </w:r>
      <w:r w:rsidRPr="003A3F80">
        <w:t xml:space="preserve"> </w:t>
      </w:r>
      <w:r w:rsidR="00485736" w:rsidRPr="003A3F80">
        <w:rPr>
          <w:strike/>
        </w:rPr>
        <w:t>9.</w:t>
      </w:r>
      <w:r w:rsidR="00485736" w:rsidRPr="002C318F">
        <w:t>    Kultūros tarybą sudaro Savivaldybės taryba savo kadencijos laikotarpiui ne mažiau kaip iš 13 ir ne daugiau kaip iš 17 narių.</w:t>
      </w:r>
      <w:r>
        <w:t xml:space="preserve"> </w:t>
      </w:r>
      <w:r w:rsidRPr="003A3F80">
        <w:rPr>
          <w:b/>
          <w:bCs/>
        </w:rPr>
        <w:t>Kadencijos pabaigoje turi būti keičiama bent trečdalis Kultūros tarybos narių. Kultūros tarybos narys gali eiti ne daugiau kaip 2 kadencijas iš eilės.</w:t>
      </w:r>
    </w:p>
    <w:p w14:paraId="274FD9B7" w14:textId="209D8831" w:rsidR="003A3F80" w:rsidRPr="003A3F80" w:rsidRDefault="003A3F80" w:rsidP="003A3F80">
      <w:pPr>
        <w:shd w:val="clear" w:color="auto" w:fill="FFFFFF"/>
        <w:spacing w:line="360" w:lineRule="auto"/>
        <w:jc w:val="both"/>
        <w:rPr>
          <w:b/>
          <w:bCs/>
        </w:rPr>
      </w:pPr>
      <w:r w:rsidRPr="003A3F80">
        <w:rPr>
          <w:b/>
          <w:bCs/>
        </w:rPr>
        <w:t>15. Kultūros tarybos narys iki pirmojo Kultūros tarybos posėdžio privalo pasirašyti nešališkumo deklaraciją ir pasižadėjimą neteikti tretiesiems asmenims informacijos ir tik įstatymų ir kitų teisės aktų nustatytais tikslais ir tvarka naudoti informaciją, kuri jam taps žinoma atliekant Kultūros tarybos nario pareigas (Priedas).</w:t>
      </w:r>
    </w:p>
    <w:p w14:paraId="380EB5C2" w14:textId="3128B654" w:rsidR="003A3F80" w:rsidRPr="003A3F80" w:rsidRDefault="003A3F80" w:rsidP="003A3F80">
      <w:pPr>
        <w:shd w:val="clear" w:color="auto" w:fill="FFFFFF"/>
        <w:spacing w:line="360" w:lineRule="auto"/>
        <w:jc w:val="both"/>
        <w:rPr>
          <w:b/>
          <w:bCs/>
        </w:rPr>
      </w:pPr>
      <w:r w:rsidRPr="003A3F80">
        <w:rPr>
          <w:b/>
          <w:bCs/>
        </w:rPr>
        <w:t>16. Tapęs Kultūros tarybos nariu, asmuo privalo elgtis nepriekaištingai, nepriimti dovanų, pinigų ar paslaugų, išskirtinių lengvatų ir nuolaidų iš asmenų ar organizacijų, siekiančių daryti įtaką jo priimamiems sprendimams, kai jis eina šias pareigas.</w:t>
      </w:r>
    </w:p>
    <w:p w14:paraId="1B3820B8" w14:textId="222F454C" w:rsidR="003A3F80" w:rsidRPr="003A3F80" w:rsidRDefault="003A3F80" w:rsidP="003A3F80">
      <w:pPr>
        <w:shd w:val="clear" w:color="auto" w:fill="FFFFFF"/>
        <w:spacing w:line="360" w:lineRule="auto"/>
        <w:jc w:val="both"/>
        <w:rPr>
          <w:b/>
          <w:bCs/>
        </w:rPr>
      </w:pPr>
      <w:r w:rsidRPr="003A3F80">
        <w:rPr>
          <w:b/>
          <w:bCs/>
        </w:rPr>
        <w:t>17. Pirmąjį naujos kadencijos Kultūros tarybos posėdį organizuoja Savivaldybės administracijos skyrius, atsakingas už kultūrą ir turizmą. Pirmajam Kultūros tarybos posėdžiui, iki kol bus išrinktas Kultūros tarybos pirmininkas, vadovauja Savivaldybės administracijos skyriaus, atsakingo už kultūrą ir turizmą, vedėjas.</w:t>
      </w:r>
    </w:p>
    <w:p w14:paraId="428E3E6E" w14:textId="5543F496" w:rsidR="00485736" w:rsidRPr="002C318F" w:rsidRDefault="003A3F80" w:rsidP="003A3F80">
      <w:pPr>
        <w:shd w:val="clear" w:color="auto" w:fill="FFFFFF"/>
        <w:spacing w:line="360" w:lineRule="auto"/>
        <w:jc w:val="both"/>
      </w:pPr>
      <w:r w:rsidRPr="003A3F80">
        <w:rPr>
          <w:b/>
          <w:bCs/>
        </w:rPr>
        <w:t>18.</w:t>
      </w:r>
      <w:r>
        <w:t xml:space="preserve"> </w:t>
      </w:r>
      <w:r w:rsidR="00485736" w:rsidRPr="003A3F80">
        <w:rPr>
          <w:strike/>
        </w:rPr>
        <w:t>10.</w:t>
      </w:r>
      <w:r w:rsidR="00485736" w:rsidRPr="002C318F">
        <w:t xml:space="preserve"> Kultūros taryba pirmo posėdžio metu iš savo narių posėdyje dalyvaujančiųjų balsų dauguma </w:t>
      </w:r>
      <w:r>
        <w:rPr>
          <w:b/>
          <w:bCs/>
        </w:rPr>
        <w:t xml:space="preserve">atviru balsavimu </w:t>
      </w:r>
      <w:r w:rsidR="00485736" w:rsidRPr="002C318F">
        <w:t xml:space="preserve">išsirenka pirmininką ir pavaduotoją. </w:t>
      </w:r>
    </w:p>
    <w:p w14:paraId="65FDCCBD" w14:textId="7E31256F" w:rsidR="00485736" w:rsidRDefault="001C2F9F" w:rsidP="003A3F80">
      <w:pPr>
        <w:shd w:val="clear" w:color="auto" w:fill="FFFFFF"/>
        <w:spacing w:line="360" w:lineRule="auto"/>
        <w:jc w:val="both"/>
        <w:rPr>
          <w:b/>
          <w:bCs/>
        </w:rPr>
      </w:pPr>
      <w:r w:rsidRPr="001C2F9F">
        <w:rPr>
          <w:b/>
          <w:bCs/>
        </w:rPr>
        <w:t>19.</w:t>
      </w:r>
      <w:r>
        <w:t xml:space="preserve"> </w:t>
      </w:r>
      <w:r w:rsidR="00485736" w:rsidRPr="001C2F9F">
        <w:rPr>
          <w:strike/>
        </w:rPr>
        <w:t>11.</w:t>
      </w:r>
      <w:r w:rsidR="00485736" w:rsidRPr="002C318F">
        <w:t xml:space="preserve">   Kultūros tarybos pirmininkas (jeigu jo nėra – Kultūros tarybos pirmininko pavaduotojas) planuoja ir organizuoja Kultūros tarybos darbą, </w:t>
      </w:r>
      <w:r w:rsidRPr="001C2F9F">
        <w:rPr>
          <w:b/>
          <w:bCs/>
        </w:rPr>
        <w:t>pirmininkauja Kultūros tarybos posėdžiams, atsako už jos veiklą,</w:t>
      </w:r>
      <w:r>
        <w:t xml:space="preserve"> </w:t>
      </w:r>
      <w:r w:rsidR="00485736" w:rsidRPr="002C318F">
        <w:t>atstovauja jai arba įgalioja tai daryti kitus jos narius</w:t>
      </w:r>
      <w:r w:rsidRPr="001C2F9F">
        <w:rPr>
          <w:b/>
          <w:bCs/>
        </w:rPr>
        <w:t>,</w:t>
      </w:r>
      <w:r>
        <w:t xml:space="preserve"> </w:t>
      </w:r>
      <w:r w:rsidRPr="001C2F9F">
        <w:rPr>
          <w:b/>
          <w:bCs/>
        </w:rPr>
        <w:t>pasirašo su Kultūros tarybos veikla susijusius dokumentus.</w:t>
      </w:r>
    </w:p>
    <w:p w14:paraId="011C15BA" w14:textId="51B0EA9D" w:rsidR="00673514" w:rsidRPr="00673514" w:rsidRDefault="00673514" w:rsidP="003A3F80">
      <w:pPr>
        <w:shd w:val="clear" w:color="auto" w:fill="FFFFFF"/>
        <w:spacing w:line="360" w:lineRule="auto"/>
        <w:jc w:val="both"/>
        <w:rPr>
          <w:b/>
          <w:bCs/>
        </w:rPr>
      </w:pPr>
      <w:r>
        <w:rPr>
          <w:b/>
          <w:bCs/>
        </w:rPr>
        <w:t xml:space="preserve">20. </w:t>
      </w:r>
      <w:r w:rsidRPr="00673514">
        <w:rPr>
          <w:b/>
          <w:bCs/>
        </w:rPr>
        <w:t>Kultūros tarybos pirmininku negali būti renkamas Savivaldybės administracijos skyriaus, atsakingo už kultūrą ir turizmą, atstovas.</w:t>
      </w:r>
    </w:p>
    <w:p w14:paraId="4808D688" w14:textId="77777777" w:rsidR="000F0BAD" w:rsidRDefault="00673514" w:rsidP="003A3F80">
      <w:pPr>
        <w:shd w:val="clear" w:color="auto" w:fill="FFFFFF"/>
        <w:spacing w:line="360" w:lineRule="auto"/>
        <w:jc w:val="both"/>
      </w:pPr>
      <w:r w:rsidRPr="00673514">
        <w:rPr>
          <w:b/>
          <w:bCs/>
        </w:rPr>
        <w:t>21.</w:t>
      </w:r>
      <w:r>
        <w:t xml:space="preserve"> </w:t>
      </w:r>
      <w:r w:rsidR="00485736" w:rsidRPr="00673514">
        <w:rPr>
          <w:strike/>
        </w:rPr>
        <w:t>12.</w:t>
      </w:r>
      <w:r w:rsidR="00485736" w:rsidRPr="002C318F">
        <w:t>   Kultūros tarybos veiklą techniškai aptarnauja Kultūros tarybos sekretorius, kuris su Kultūros tarybos pirmininku derina posėdžių darbotvarkę, informuoja apie posėdžius, tvarko Kultūros tarybos dokumentus</w:t>
      </w:r>
      <w:r>
        <w:rPr>
          <w:b/>
          <w:bCs/>
        </w:rPr>
        <w:t>, protokoluoja posėdžius</w:t>
      </w:r>
      <w:r w:rsidR="00485736" w:rsidRPr="002C318F">
        <w:t xml:space="preserve">. </w:t>
      </w:r>
    </w:p>
    <w:p w14:paraId="54A45323" w14:textId="6B8F6CA3" w:rsidR="00485736" w:rsidRPr="002C318F" w:rsidRDefault="000F0BAD" w:rsidP="003A3F80">
      <w:pPr>
        <w:shd w:val="clear" w:color="auto" w:fill="FFFFFF"/>
        <w:spacing w:line="360" w:lineRule="auto"/>
        <w:jc w:val="both"/>
      </w:pPr>
      <w:r w:rsidRPr="000F0BAD">
        <w:rPr>
          <w:b/>
          <w:bCs/>
        </w:rPr>
        <w:t>22.</w:t>
      </w:r>
      <w:r>
        <w:t xml:space="preserve"> </w:t>
      </w:r>
      <w:r w:rsidR="00485736" w:rsidRPr="002C318F">
        <w:t xml:space="preserve">Kultūros tarybos sekretoriaus pareigas atlieka Savivaldybės administracijos direktoriaus </w:t>
      </w:r>
      <w:r w:rsidR="00DF7B5B" w:rsidRPr="00DF7B5B">
        <w:rPr>
          <w:strike/>
        </w:rPr>
        <w:t>įgaliotas</w:t>
      </w:r>
      <w:r w:rsidR="00DF7B5B">
        <w:t xml:space="preserve"> </w:t>
      </w:r>
      <w:r w:rsidR="00DF7B5B" w:rsidRPr="00DF7B5B">
        <w:rPr>
          <w:b/>
          <w:bCs/>
        </w:rPr>
        <w:t>paskirtas</w:t>
      </w:r>
      <w:r w:rsidR="00485736" w:rsidRPr="002C318F">
        <w:t xml:space="preserve"> Savivaldybės administracijos valstybės tarnautojas ar darbuotojas, dirbantis pagal darbo sutartį. Sekretorius nėra Kultūros tarybos  narys ir balsavimo teisės neturi.</w:t>
      </w:r>
    </w:p>
    <w:p w14:paraId="3F1655CF" w14:textId="77B224B6" w:rsidR="00485736" w:rsidRPr="002C318F" w:rsidRDefault="009532EC" w:rsidP="003A3F80">
      <w:pPr>
        <w:shd w:val="clear" w:color="auto" w:fill="FFFFFF"/>
        <w:spacing w:line="360" w:lineRule="auto"/>
        <w:jc w:val="both"/>
      </w:pPr>
      <w:r w:rsidRPr="009532EC">
        <w:rPr>
          <w:b/>
          <w:bCs/>
        </w:rPr>
        <w:t>23</w:t>
      </w:r>
      <w:r>
        <w:t xml:space="preserve">. </w:t>
      </w:r>
      <w:r w:rsidR="00485736" w:rsidRPr="009532EC">
        <w:rPr>
          <w:strike/>
        </w:rPr>
        <w:t>13.</w:t>
      </w:r>
      <w:r w:rsidR="00485736" w:rsidRPr="002C318F">
        <w:t>   Kultūros tarybos posėdžiai organizuojami ne rečiau kaip kartą per ketvirtį. Neeilinis Kultūros tarybos posėdis gali būti sušauktas daugiau kaip 1/</w:t>
      </w:r>
      <w:r w:rsidR="00485736" w:rsidRPr="009532EC">
        <w:rPr>
          <w:strike/>
        </w:rPr>
        <w:t>2</w:t>
      </w:r>
      <w:r w:rsidR="00485736" w:rsidRPr="002C318F">
        <w:rPr>
          <w:i/>
          <w:iCs/>
        </w:rPr>
        <w:t xml:space="preserve"> </w:t>
      </w:r>
      <w:r w:rsidRPr="009532EC">
        <w:rPr>
          <w:b/>
          <w:bCs/>
        </w:rPr>
        <w:t>3</w:t>
      </w:r>
      <w:r>
        <w:rPr>
          <w:b/>
          <w:bCs/>
          <w:i/>
          <w:iCs/>
        </w:rPr>
        <w:t xml:space="preserve"> </w:t>
      </w:r>
      <w:r w:rsidR="00485736" w:rsidRPr="002C318F">
        <w:t>Kultūros tarybos narių reikalavimu arba Kultūros tarybos pirmininko iniciatyva.</w:t>
      </w:r>
    </w:p>
    <w:p w14:paraId="72AECA13" w14:textId="335619BE" w:rsidR="00634BA1" w:rsidRPr="00634BA1" w:rsidRDefault="00634BA1" w:rsidP="003A3F80">
      <w:pPr>
        <w:shd w:val="clear" w:color="auto" w:fill="FFFFFF"/>
        <w:spacing w:line="360" w:lineRule="auto"/>
        <w:jc w:val="both"/>
        <w:rPr>
          <w:b/>
          <w:bCs/>
        </w:rPr>
      </w:pPr>
      <w:r w:rsidRPr="00634BA1">
        <w:rPr>
          <w:b/>
          <w:bCs/>
        </w:rPr>
        <w:t xml:space="preserve">24. Kultūros tarybos posėdžiai gali vykti kontaktiniu, nuotoliniu būdu realiuoju laiku elektroninių ryšių priemonėmis ar miršiu būdu. Nuotoliniu būdu vykusiame posėdyje priimti sprendimai įforminami protokolu, o nuotolinio posėdžio eigai fiksuoti daromas garso ir vaizdo </w:t>
      </w:r>
      <w:r w:rsidRPr="00634BA1">
        <w:rPr>
          <w:b/>
          <w:bCs/>
        </w:rPr>
        <w:lastRenderedPageBreak/>
        <w:t>įrašas. Kontaktinio posėdžio metu, siekiant tinkamai protokole užfiksuoti visų Kultūros tarybos narių pasisakymus ir kitas aplinkybes, gali būti daromas posėdžio garso įrašas.</w:t>
      </w:r>
    </w:p>
    <w:p w14:paraId="56E6B5D9" w14:textId="3BAEE437" w:rsidR="00485736" w:rsidRPr="002C318F" w:rsidRDefault="00634BA1" w:rsidP="003A3F80">
      <w:pPr>
        <w:shd w:val="clear" w:color="auto" w:fill="FFFFFF"/>
        <w:spacing w:line="360" w:lineRule="auto"/>
        <w:jc w:val="both"/>
      </w:pPr>
      <w:r w:rsidRPr="00634BA1">
        <w:rPr>
          <w:b/>
          <w:bCs/>
        </w:rPr>
        <w:t>25.</w:t>
      </w:r>
      <w:r>
        <w:t xml:space="preserve"> </w:t>
      </w:r>
      <w:r w:rsidR="00485736" w:rsidRPr="00634BA1">
        <w:rPr>
          <w:strike/>
        </w:rPr>
        <w:t>14.</w:t>
      </w:r>
      <w:r w:rsidR="00485736" w:rsidRPr="002C318F">
        <w:t xml:space="preserve"> Kvietimas dalyvauti posėdyje Kultūros tarybos nariams ir kitiems į posėdį kviečiamiems asmenims yra teikiamas elektroniniu paštu ne vėliau kaip likus 3 (trims) darbo dienoms iki posėdžio. Kartu su kvietimu yra teikiami posėdžio darbotvarkės projektas ir dokumentai ar kita informacija, susijusi su darbotvarkėje numatytais klausimais.</w:t>
      </w:r>
    </w:p>
    <w:p w14:paraId="5EECFA9B" w14:textId="5E5685EC" w:rsidR="00F53296" w:rsidRPr="00F53296" w:rsidRDefault="00F53296" w:rsidP="003A3F80">
      <w:pPr>
        <w:shd w:val="clear" w:color="auto" w:fill="FFFFFF"/>
        <w:spacing w:line="360" w:lineRule="auto"/>
        <w:jc w:val="both"/>
        <w:rPr>
          <w:b/>
          <w:bCs/>
        </w:rPr>
      </w:pPr>
      <w:r w:rsidRPr="00F53296">
        <w:rPr>
          <w:b/>
          <w:bCs/>
        </w:rPr>
        <w:t xml:space="preserve">26. Kiekvienas </w:t>
      </w:r>
      <w:r>
        <w:rPr>
          <w:b/>
          <w:bCs/>
        </w:rPr>
        <w:t>K</w:t>
      </w:r>
      <w:r w:rsidRPr="00F53296">
        <w:rPr>
          <w:b/>
          <w:bCs/>
        </w:rPr>
        <w:t>ultūros tarybos narys turi teisę siūlyti klausimus posėdžiui ne vėliau kaip prieš 1 darbo dieną iki numatyto posėdžio datos. Posėdžio pradžioje pateikti Kultūros tarybos narių pasiūlymai pakeisti ar papildyti darbotvarkę priimami Kultūros tarybos narių balsų dauguma.</w:t>
      </w:r>
    </w:p>
    <w:p w14:paraId="6BDB22E4" w14:textId="4A60FC9C" w:rsidR="00485736" w:rsidRPr="002C318F" w:rsidRDefault="00F53296" w:rsidP="003A3F80">
      <w:pPr>
        <w:shd w:val="clear" w:color="auto" w:fill="FFFFFF"/>
        <w:spacing w:line="360" w:lineRule="auto"/>
        <w:jc w:val="both"/>
      </w:pPr>
      <w:r w:rsidRPr="00F53296">
        <w:rPr>
          <w:b/>
          <w:bCs/>
        </w:rPr>
        <w:t>27.</w:t>
      </w:r>
      <w:r>
        <w:t xml:space="preserve"> </w:t>
      </w:r>
      <w:r w:rsidR="00485736" w:rsidRPr="00F53296">
        <w:rPr>
          <w:strike/>
        </w:rPr>
        <w:t>15.</w:t>
      </w:r>
      <w:r w:rsidR="00485736" w:rsidRPr="002C318F">
        <w:t xml:space="preserve"> </w:t>
      </w:r>
      <w:r w:rsidRPr="00F53296">
        <w:rPr>
          <w:b/>
          <w:bCs/>
        </w:rPr>
        <w:t>Kultūros</w:t>
      </w:r>
      <w:r>
        <w:t xml:space="preserve"> </w:t>
      </w:r>
      <w:proofErr w:type="spellStart"/>
      <w:r w:rsidR="00485736" w:rsidRPr="00F53296">
        <w:rPr>
          <w:strike/>
        </w:rPr>
        <w:t>T</w:t>
      </w:r>
      <w:r w:rsidRPr="00F53296">
        <w:rPr>
          <w:b/>
          <w:bCs/>
        </w:rPr>
        <w:t>t</w:t>
      </w:r>
      <w:r w:rsidR="00485736" w:rsidRPr="002C318F">
        <w:t>arybos</w:t>
      </w:r>
      <w:proofErr w:type="spellEnd"/>
      <w:r w:rsidR="00485736" w:rsidRPr="002C318F">
        <w:t xml:space="preserve"> narys, negalintis dalyvauti posėdyje, privalo nedelsdamas apie tai pranešti Kultūros tarybos pirmininkui </w:t>
      </w:r>
      <w:r w:rsidR="00485736" w:rsidRPr="00F53296">
        <w:rPr>
          <w:strike/>
        </w:rPr>
        <w:t>arba</w:t>
      </w:r>
      <w:r>
        <w:t xml:space="preserve"> </w:t>
      </w:r>
      <w:r w:rsidRPr="00F53296">
        <w:rPr>
          <w:b/>
          <w:bCs/>
        </w:rPr>
        <w:t>ir</w:t>
      </w:r>
      <w:r w:rsidR="00485736" w:rsidRPr="002C318F">
        <w:t xml:space="preserve"> sekretoriui.</w:t>
      </w:r>
    </w:p>
    <w:p w14:paraId="21E9F5DB" w14:textId="272E2E45" w:rsidR="00CF1B80" w:rsidRDefault="00CF1B80" w:rsidP="003A3F80">
      <w:pPr>
        <w:shd w:val="clear" w:color="auto" w:fill="FFFFFF"/>
        <w:spacing w:line="360" w:lineRule="auto"/>
        <w:jc w:val="both"/>
      </w:pPr>
      <w:r w:rsidRPr="00CF1B80">
        <w:rPr>
          <w:b/>
          <w:bCs/>
        </w:rPr>
        <w:t>28.</w:t>
      </w:r>
      <w:r>
        <w:t xml:space="preserve"> </w:t>
      </w:r>
      <w:r w:rsidRPr="00CF1B80">
        <w:rPr>
          <w:strike/>
        </w:rPr>
        <w:t>16.</w:t>
      </w:r>
      <w:r>
        <w:t xml:space="preserve"> </w:t>
      </w:r>
      <w:r w:rsidRPr="00EE0783">
        <w:t xml:space="preserve">Jei Kultūros tarybos narys dėl pateisinamų priežasčių negali tiesiogiai dalyvauti posėdyje, tuomet jis turi teisę savo nuomonę apie posėdžio metu svarstomus klausimus pareikšti elektroninio pašto laišku ir jį atsiųsti Kultūros tarybos pirmininkui ir posėdžio sekretoriui ne vėliau kaip prieš 1 darbo dieną iki numatyto posėdžio datos. </w:t>
      </w:r>
      <w:r w:rsidRPr="00CF1B80">
        <w:rPr>
          <w:strike/>
        </w:rPr>
        <w:t xml:space="preserve">Jeigu posėdyje nedalyvaujantys Kultūros tarybos nariai iki posėdžio pradžios raštu pateikia savo nuomonę svarstomu klausimu, </w:t>
      </w:r>
      <w:r w:rsidRPr="00CF1B80">
        <w:rPr>
          <w:b/>
          <w:bCs/>
        </w:rPr>
        <w:t>. S</w:t>
      </w:r>
      <w:r w:rsidRPr="00EE0783">
        <w:t>u šia nuomone posėdžio metu supažindinami visi Kultūros tarybos nariai.</w:t>
      </w:r>
    </w:p>
    <w:p w14:paraId="4E6A304B" w14:textId="4231B9B7" w:rsidR="00485736" w:rsidRPr="002C318F" w:rsidRDefault="00CF1B80" w:rsidP="003A3F80">
      <w:pPr>
        <w:shd w:val="clear" w:color="auto" w:fill="FFFFFF"/>
        <w:spacing w:line="360" w:lineRule="auto"/>
        <w:jc w:val="both"/>
      </w:pPr>
      <w:r w:rsidRPr="00CF1B80">
        <w:rPr>
          <w:b/>
          <w:bCs/>
        </w:rPr>
        <w:t>29.</w:t>
      </w:r>
      <w:r>
        <w:t xml:space="preserve"> </w:t>
      </w:r>
      <w:r w:rsidR="00485736" w:rsidRPr="002C318F">
        <w:t xml:space="preserve"> </w:t>
      </w:r>
      <w:r w:rsidR="00485736" w:rsidRPr="00CF1B80">
        <w:rPr>
          <w:strike/>
        </w:rPr>
        <w:t>17.</w:t>
      </w:r>
      <w:r w:rsidR="00485736" w:rsidRPr="002C318F">
        <w:t xml:space="preserve"> Nuo klausimo svarstymo norintis nusišalinti Kultūros tarybos narys apie tai informuoja Kultūros tarybos pirmininką, Kultūros tarybos narius bei kitus posėdyje dalyvaujančius asmenis,</w:t>
      </w:r>
      <w:r>
        <w:t xml:space="preserve"> </w:t>
      </w:r>
      <w:r w:rsidR="00485736" w:rsidRPr="002C318F">
        <w:t>pareiškia apie nusišalinimą ir šio klausimo svarstymo metu palieka patalpą, kurioje vyksta posėdis.</w:t>
      </w:r>
      <w:r>
        <w:t xml:space="preserve"> </w:t>
      </w:r>
      <w:r w:rsidRPr="00CF1B80">
        <w:rPr>
          <w:b/>
          <w:bCs/>
        </w:rPr>
        <w:t>Kultūros tarybos nario nusišalinimas fiksuojamas posėdžių protokole</w:t>
      </w:r>
      <w:r w:rsidRPr="00EE0783">
        <w:t>.</w:t>
      </w:r>
    </w:p>
    <w:p w14:paraId="5ACB928C" w14:textId="43F6AFB1" w:rsidR="00485736" w:rsidRPr="002C318F" w:rsidRDefault="00CF1B80" w:rsidP="003A3F80">
      <w:pPr>
        <w:shd w:val="clear" w:color="auto" w:fill="FFFFFF"/>
        <w:spacing w:line="360" w:lineRule="auto"/>
        <w:jc w:val="both"/>
      </w:pPr>
      <w:r w:rsidRPr="00CF1B80">
        <w:rPr>
          <w:b/>
          <w:bCs/>
        </w:rPr>
        <w:t>30</w:t>
      </w:r>
      <w:r>
        <w:t xml:space="preserve">. </w:t>
      </w:r>
      <w:r w:rsidR="00485736" w:rsidRPr="00CF1B80">
        <w:rPr>
          <w:strike/>
        </w:rPr>
        <w:t>18</w:t>
      </w:r>
      <w:r w:rsidR="00485736" w:rsidRPr="002C318F">
        <w:t>.  Kultūros tarybos posėdis yra teisėtas, jei jame dalyvauja ne mažiau kaip 1/2</w:t>
      </w:r>
      <w:r w:rsidR="00485736" w:rsidRPr="002C318F">
        <w:rPr>
          <w:i/>
          <w:iCs/>
        </w:rPr>
        <w:t xml:space="preserve"> </w:t>
      </w:r>
      <w:r w:rsidR="00485736" w:rsidRPr="002C318F">
        <w:t xml:space="preserve">Kultūros tarybos narių. </w:t>
      </w:r>
      <w:r w:rsidR="00485736" w:rsidRPr="00CF1B80">
        <w:rPr>
          <w:strike/>
        </w:rPr>
        <w:t xml:space="preserve">Posėdžius veda Kultūros tarybos pirmininkas, jeigu jo nėra – pavaduotojas, </w:t>
      </w:r>
      <w:bookmarkStart w:id="31" w:name="_Hlk14081579"/>
      <w:r w:rsidR="00485736" w:rsidRPr="00CF1B80">
        <w:rPr>
          <w:strike/>
        </w:rPr>
        <w:t>jiems nesant posėdyje dalyvaujančiųjų balsų dauguma paskirtas Kultūros tarybos narys</w:t>
      </w:r>
      <w:bookmarkEnd w:id="31"/>
      <w:r w:rsidR="00485736" w:rsidRPr="002C318F">
        <w:t>.</w:t>
      </w:r>
      <w:r>
        <w:t xml:space="preserve"> </w:t>
      </w:r>
      <w:r w:rsidRPr="00CF1B80">
        <w:rPr>
          <w:b/>
          <w:bCs/>
        </w:rPr>
        <w:t>Susirinkus mažiau kaip pusei Kultūros tarybos narių, kitas posėdis turi būti organizuojamas ne vėliau kaip po 14 dienų.</w:t>
      </w:r>
    </w:p>
    <w:p w14:paraId="5AAFDC94" w14:textId="554B149B" w:rsidR="003933F6" w:rsidRDefault="00CF1B80" w:rsidP="003A3F80">
      <w:pPr>
        <w:shd w:val="clear" w:color="auto" w:fill="FFFFFF"/>
        <w:spacing w:line="360" w:lineRule="auto"/>
        <w:jc w:val="both"/>
      </w:pPr>
      <w:r w:rsidRPr="00CF1B80">
        <w:rPr>
          <w:b/>
          <w:bCs/>
        </w:rPr>
        <w:t>31</w:t>
      </w:r>
      <w:r>
        <w:t xml:space="preserve">. </w:t>
      </w:r>
      <w:r w:rsidR="00485736" w:rsidRPr="00CF1B80">
        <w:rPr>
          <w:strike/>
        </w:rPr>
        <w:t>19.</w:t>
      </w:r>
      <w:r w:rsidR="00485736" w:rsidRPr="002C318F">
        <w:t xml:space="preserve">  Kultūros tarybos </w:t>
      </w:r>
      <w:r w:rsidR="00485736" w:rsidRPr="003933F6">
        <w:rPr>
          <w:strike/>
        </w:rPr>
        <w:t>nutarimai</w:t>
      </w:r>
      <w:r w:rsidR="003933F6">
        <w:t xml:space="preserve"> </w:t>
      </w:r>
      <w:r w:rsidR="003933F6" w:rsidRPr="003933F6">
        <w:rPr>
          <w:b/>
          <w:bCs/>
        </w:rPr>
        <w:t>sprendimai</w:t>
      </w:r>
      <w:r w:rsidR="00485736" w:rsidRPr="002C318F">
        <w:t xml:space="preserve"> priimami</w:t>
      </w:r>
      <w:r w:rsidR="00485736" w:rsidRPr="00754CA4">
        <w:rPr>
          <w:strike/>
        </w:rPr>
        <w:t>,</w:t>
      </w:r>
      <w:r w:rsidR="00485736" w:rsidRPr="002C318F">
        <w:t xml:space="preserve"> </w:t>
      </w:r>
      <w:r w:rsidR="003933F6" w:rsidRPr="003933F6">
        <w:rPr>
          <w:strike/>
        </w:rPr>
        <w:t xml:space="preserve">jeigu už juos balsuoja </w:t>
      </w:r>
      <w:r w:rsidR="003933F6">
        <w:rPr>
          <w:strike/>
        </w:rPr>
        <w:t>d</w:t>
      </w:r>
      <w:r w:rsidR="003933F6" w:rsidRPr="003933F6">
        <w:rPr>
          <w:strike/>
        </w:rPr>
        <w:t>augiau kaip pusė</w:t>
      </w:r>
      <w:r w:rsidR="003933F6">
        <w:t xml:space="preserve"> </w:t>
      </w:r>
      <w:r w:rsidR="003933F6" w:rsidRPr="00EE0783">
        <w:t xml:space="preserve">posėdyje dalyvaujančių Kultūros tarybos narių </w:t>
      </w:r>
      <w:r w:rsidR="003933F6" w:rsidRPr="00754CA4">
        <w:rPr>
          <w:b/>
          <w:bCs/>
        </w:rPr>
        <w:t>balsų dauguma</w:t>
      </w:r>
      <w:r w:rsidR="003933F6" w:rsidRPr="00EE0783">
        <w:t xml:space="preserve">. Balsams pasiskirsčius po lygiai, </w:t>
      </w:r>
      <w:r w:rsidR="003933F6" w:rsidRPr="00754CA4">
        <w:rPr>
          <w:b/>
          <w:bCs/>
        </w:rPr>
        <w:t>balsuojama dar kartą. Jeigu balsavus dar kartą balsai pasiskirsto po lygiai, daroma 15 minučių posėdžio pertrauka, po kurios balsuojama dar kartą. Jeigu balsavus trečią kartą balsai pasiskirsto po lygiai, sprendimą</w:t>
      </w:r>
      <w:r w:rsidR="003933F6" w:rsidRPr="00EE0783">
        <w:t xml:space="preserve"> lemia Kultūros tarybos pirmininko balsas.</w:t>
      </w:r>
    </w:p>
    <w:p w14:paraId="01DC246C" w14:textId="66F0DD2B" w:rsidR="00485736" w:rsidRPr="002C318F" w:rsidRDefault="00754CA4" w:rsidP="003A3F80">
      <w:pPr>
        <w:shd w:val="clear" w:color="auto" w:fill="FFFFFF"/>
        <w:spacing w:line="360" w:lineRule="auto"/>
        <w:jc w:val="both"/>
      </w:pPr>
      <w:r w:rsidRPr="00754CA4">
        <w:rPr>
          <w:b/>
          <w:bCs/>
        </w:rPr>
        <w:t>32.</w:t>
      </w:r>
      <w:r>
        <w:t xml:space="preserve"> </w:t>
      </w:r>
      <w:r w:rsidR="00485736" w:rsidRPr="00754CA4">
        <w:rPr>
          <w:strike/>
        </w:rPr>
        <w:t>20.</w:t>
      </w:r>
      <w:r w:rsidR="00485736" w:rsidRPr="002C318F">
        <w:t xml:space="preserve"> Prireikus svarstyti klausimus skubos tvarka ir (ar) nesant galimybės surengti posėdžio, Kultūros tarybos pirmininko sprendimu Kultūros tarybos sprendimai gali būti priimami vadovaujantis visų Kultūros tarybos narių apklausos elektroniniu paštu rezultatais. </w:t>
      </w:r>
    </w:p>
    <w:p w14:paraId="756DFE0D" w14:textId="35AED11D" w:rsidR="00485736" w:rsidRPr="002C318F" w:rsidRDefault="00754CA4" w:rsidP="003A3F80">
      <w:pPr>
        <w:shd w:val="clear" w:color="auto" w:fill="FFFFFF"/>
        <w:spacing w:line="360" w:lineRule="auto"/>
        <w:jc w:val="both"/>
      </w:pPr>
      <w:r w:rsidRPr="00754CA4">
        <w:rPr>
          <w:b/>
          <w:bCs/>
        </w:rPr>
        <w:lastRenderedPageBreak/>
        <w:t>33.</w:t>
      </w:r>
      <w:r>
        <w:t xml:space="preserve"> </w:t>
      </w:r>
      <w:r w:rsidR="00485736" w:rsidRPr="00754CA4">
        <w:rPr>
          <w:strike/>
        </w:rPr>
        <w:t>21.</w:t>
      </w:r>
      <w:r w:rsidR="00485736" w:rsidRPr="002C318F">
        <w:t xml:space="preserve"> Elektroninėmis priemonėmis suformuluotas (-i) svarstomas (-i) klausimas (-ai) kartu su klausimo (-ų) svarstymu susijusiais dokumentais ir kita informacija yra teikiamas (-i) visiems Kultūros tarybos nariams elektroniniu paštu. Kultūros tarybos nariai į jiems pateiktą klausimą privalo atsakyti elektroniniu paštu ne vėliau kaip per 3 (tris) darbo dienas nuo jo gavimo dienos. </w:t>
      </w:r>
    </w:p>
    <w:p w14:paraId="17B8291F" w14:textId="72596E51" w:rsidR="00485736" w:rsidRPr="002C318F" w:rsidRDefault="00754CA4" w:rsidP="003A3F80">
      <w:pPr>
        <w:shd w:val="clear" w:color="auto" w:fill="FFFFFF"/>
        <w:spacing w:line="360" w:lineRule="auto"/>
        <w:jc w:val="both"/>
      </w:pPr>
      <w:r w:rsidRPr="00754CA4">
        <w:rPr>
          <w:b/>
          <w:bCs/>
        </w:rPr>
        <w:t>34.</w:t>
      </w:r>
      <w:r>
        <w:t xml:space="preserve"> </w:t>
      </w:r>
      <w:r w:rsidR="00485736" w:rsidRPr="00754CA4">
        <w:rPr>
          <w:strike/>
        </w:rPr>
        <w:t>22.</w:t>
      </w:r>
      <w:r w:rsidR="00485736" w:rsidRPr="002C318F">
        <w:t xml:space="preserve"> Nuo klausimo svarstymo apklausos elektroniniu paštu metu norintis nusišalinti Kultūros tarybos narys apie tai raštu informuoja Kultūros tarybos pirmininką ir kitus Kultūros tarybos narius.  </w:t>
      </w:r>
    </w:p>
    <w:p w14:paraId="0F0E4023" w14:textId="66D7F0DA" w:rsidR="00485736" w:rsidRPr="002C318F" w:rsidRDefault="00754CA4" w:rsidP="003A3F80">
      <w:pPr>
        <w:shd w:val="clear" w:color="auto" w:fill="FFFFFF"/>
        <w:spacing w:line="360" w:lineRule="auto"/>
        <w:jc w:val="both"/>
      </w:pPr>
      <w:r w:rsidRPr="00754CA4">
        <w:rPr>
          <w:b/>
          <w:bCs/>
        </w:rPr>
        <w:t>35.</w:t>
      </w:r>
      <w:r>
        <w:t xml:space="preserve"> </w:t>
      </w:r>
      <w:r w:rsidR="00485736" w:rsidRPr="00754CA4">
        <w:rPr>
          <w:strike/>
        </w:rPr>
        <w:t>23.</w:t>
      </w:r>
      <w:r w:rsidR="00485736" w:rsidRPr="002C318F">
        <w:t xml:space="preserve"> Kultūros tarybos narių nutarimai priimami paprasta apklausoje elektroniniu paštu dalyvaujančių Kultūros tarybos narių balsų dauguma. Balsams pasidalijus po lygiai, sprendimas laikomas nepriimtu. </w:t>
      </w:r>
    </w:p>
    <w:p w14:paraId="30BF4932" w14:textId="32A633E6" w:rsidR="00485736" w:rsidRDefault="00FC7E9E" w:rsidP="003A3F80">
      <w:pPr>
        <w:shd w:val="clear" w:color="auto" w:fill="FFFFFF"/>
        <w:spacing w:line="360" w:lineRule="auto"/>
        <w:jc w:val="both"/>
      </w:pPr>
      <w:r w:rsidRPr="00FC7E9E">
        <w:rPr>
          <w:b/>
          <w:bCs/>
        </w:rPr>
        <w:t>36.</w:t>
      </w:r>
      <w:r>
        <w:t xml:space="preserve"> </w:t>
      </w:r>
      <w:r w:rsidR="00485736" w:rsidRPr="00FC7E9E">
        <w:rPr>
          <w:strike/>
        </w:rPr>
        <w:t>24.</w:t>
      </w:r>
      <w:r w:rsidR="00485736" w:rsidRPr="002C318F">
        <w:t>  Kultūros tarybos nutarimai įforminami protokolais, kuriuos pasirašo Kultūros tarybos pirmininkas (jeigu jo nėra – Kultūros tarybos pirmininko pavaduotojas</w:t>
      </w:r>
      <w:r w:rsidR="00485736" w:rsidRPr="00FC7E9E">
        <w:rPr>
          <w:strike/>
        </w:rPr>
        <w:t>; kitas posėdžiui pirmininkavęs Kultūros tarybos narys</w:t>
      </w:r>
      <w:r w:rsidR="00485736" w:rsidRPr="002C318F">
        <w:t>) ir sekretorius.</w:t>
      </w:r>
      <w:r>
        <w:t xml:space="preserve"> </w:t>
      </w:r>
      <w:r w:rsidRPr="00FC7E9E">
        <w:rPr>
          <w:b/>
          <w:bCs/>
        </w:rPr>
        <w:t>Protokolai registruojami Savivaldybės administracijos dokumentų valdymo bendrojoje informacinėje sistemoje</w:t>
      </w:r>
      <w:r w:rsidRPr="00EE0783">
        <w:t>.</w:t>
      </w:r>
    </w:p>
    <w:p w14:paraId="2E3E4AD0" w14:textId="5B370656" w:rsidR="00FC7E9E" w:rsidRPr="00FC7E9E" w:rsidRDefault="00FC7E9E" w:rsidP="003A3F80">
      <w:pPr>
        <w:shd w:val="clear" w:color="auto" w:fill="FFFFFF"/>
        <w:spacing w:line="360" w:lineRule="auto"/>
        <w:jc w:val="both"/>
        <w:rPr>
          <w:b/>
          <w:bCs/>
        </w:rPr>
      </w:pPr>
      <w:r w:rsidRPr="00FC7E9E">
        <w:rPr>
          <w:b/>
          <w:bCs/>
        </w:rPr>
        <w:t>37. Kultūros tarybos nario įgaliojimai pasibaigia:</w:t>
      </w:r>
    </w:p>
    <w:p w14:paraId="46FE36EE" w14:textId="31236BB5" w:rsidR="00FC7E9E" w:rsidRDefault="00FC7E9E" w:rsidP="003A3F80">
      <w:pPr>
        <w:shd w:val="clear" w:color="auto" w:fill="FFFFFF"/>
        <w:spacing w:line="360" w:lineRule="auto"/>
        <w:jc w:val="both"/>
        <w:rPr>
          <w:b/>
          <w:bCs/>
        </w:rPr>
      </w:pPr>
      <w:r w:rsidRPr="00FC7E9E">
        <w:rPr>
          <w:b/>
          <w:bCs/>
        </w:rPr>
        <w:t>37.1. Kai Savivaldybės taryba sudaro naujos sudėties Kultūros tarybą;</w:t>
      </w:r>
    </w:p>
    <w:p w14:paraId="15D2244A" w14:textId="64020217" w:rsidR="00DF7B5B" w:rsidRPr="00FC7E9E" w:rsidRDefault="00DF7B5B" w:rsidP="003A3F80">
      <w:pPr>
        <w:shd w:val="clear" w:color="auto" w:fill="FFFFFF"/>
        <w:spacing w:line="360" w:lineRule="auto"/>
        <w:jc w:val="both"/>
        <w:rPr>
          <w:b/>
          <w:bCs/>
        </w:rPr>
      </w:pPr>
      <w:r>
        <w:rPr>
          <w:b/>
          <w:bCs/>
        </w:rPr>
        <w:t>37.2. Kai pasibaigia Kultūros tarybos kadencija;</w:t>
      </w:r>
    </w:p>
    <w:p w14:paraId="31C94E44" w14:textId="5E85AD99" w:rsidR="00FC7E9E" w:rsidRPr="00FC7E9E" w:rsidRDefault="00FC7E9E" w:rsidP="003A3F80">
      <w:pPr>
        <w:shd w:val="clear" w:color="auto" w:fill="FFFFFF"/>
        <w:spacing w:line="360" w:lineRule="auto"/>
        <w:jc w:val="both"/>
        <w:rPr>
          <w:b/>
          <w:bCs/>
        </w:rPr>
      </w:pPr>
      <w:r w:rsidRPr="00FC7E9E">
        <w:rPr>
          <w:b/>
          <w:bCs/>
        </w:rPr>
        <w:t>37.</w:t>
      </w:r>
      <w:r w:rsidR="00DF7B5B">
        <w:rPr>
          <w:b/>
          <w:bCs/>
        </w:rPr>
        <w:t>3</w:t>
      </w:r>
      <w:r w:rsidRPr="00FC7E9E">
        <w:rPr>
          <w:b/>
          <w:bCs/>
        </w:rPr>
        <w:t>. Kultūros tarybos nariui atsistatydinus savo noru, rašytiniu prašymu;</w:t>
      </w:r>
    </w:p>
    <w:p w14:paraId="3A34D04E" w14:textId="40DE4635" w:rsidR="00FC7E9E" w:rsidRPr="00FC7E9E" w:rsidRDefault="00FC7E9E" w:rsidP="003A3F80">
      <w:pPr>
        <w:shd w:val="clear" w:color="auto" w:fill="FFFFFF"/>
        <w:spacing w:line="360" w:lineRule="auto"/>
        <w:jc w:val="both"/>
        <w:rPr>
          <w:b/>
          <w:bCs/>
        </w:rPr>
      </w:pPr>
      <w:r w:rsidRPr="00FC7E9E">
        <w:rPr>
          <w:b/>
          <w:bCs/>
        </w:rPr>
        <w:t>37.</w:t>
      </w:r>
      <w:r w:rsidR="00DF7B5B">
        <w:rPr>
          <w:b/>
          <w:bCs/>
        </w:rPr>
        <w:t>4</w:t>
      </w:r>
      <w:r w:rsidRPr="00FC7E9E">
        <w:rPr>
          <w:b/>
          <w:bCs/>
        </w:rPr>
        <w:t>. Kultūros tarybos narį atšaukus jį delegavusios institucijos iniciatyva arba nutrūkus darbo (tarnybiniams) santykiams su Kultūros tarybos nario atstovaujama įstaiga ar organizacija;</w:t>
      </w:r>
    </w:p>
    <w:p w14:paraId="2E4ADDB7" w14:textId="4C34E565" w:rsidR="00FC7E9E" w:rsidRPr="00FC7E9E" w:rsidRDefault="00FC7E9E" w:rsidP="003A3F80">
      <w:pPr>
        <w:shd w:val="clear" w:color="auto" w:fill="FFFFFF"/>
        <w:spacing w:line="360" w:lineRule="auto"/>
        <w:jc w:val="both"/>
        <w:rPr>
          <w:b/>
          <w:bCs/>
        </w:rPr>
      </w:pPr>
      <w:r w:rsidRPr="00FC7E9E">
        <w:rPr>
          <w:b/>
          <w:bCs/>
        </w:rPr>
        <w:t>37.</w:t>
      </w:r>
      <w:r w:rsidR="00DF7B5B">
        <w:rPr>
          <w:b/>
          <w:bCs/>
        </w:rPr>
        <w:t>5</w:t>
      </w:r>
      <w:r w:rsidRPr="00FC7E9E">
        <w:rPr>
          <w:b/>
          <w:bCs/>
        </w:rPr>
        <w:t>. motyvuotu Kultūros tarybos pirmininko siūlymu;</w:t>
      </w:r>
    </w:p>
    <w:p w14:paraId="1015CD72" w14:textId="5B9411D3" w:rsidR="00FC7E9E" w:rsidRPr="00FC7E9E" w:rsidRDefault="00FC7E9E" w:rsidP="003A3F80">
      <w:pPr>
        <w:shd w:val="clear" w:color="auto" w:fill="FFFFFF"/>
        <w:spacing w:line="360" w:lineRule="auto"/>
        <w:jc w:val="both"/>
        <w:rPr>
          <w:b/>
          <w:bCs/>
        </w:rPr>
      </w:pPr>
      <w:r w:rsidRPr="00FC7E9E">
        <w:rPr>
          <w:b/>
          <w:bCs/>
        </w:rPr>
        <w:t>37.</w:t>
      </w:r>
      <w:r w:rsidR="00DF7B5B">
        <w:rPr>
          <w:b/>
          <w:bCs/>
        </w:rPr>
        <w:t>6</w:t>
      </w:r>
      <w:r w:rsidRPr="00FC7E9E">
        <w:rPr>
          <w:b/>
          <w:bCs/>
        </w:rPr>
        <w:t>. Kultūros tarybos nariui nepasirašius nešališkumo deklaracijos ir konfidencialumo pasižadėjimo iki pirmojo Kultūros tarybos posėdžio.</w:t>
      </w:r>
    </w:p>
    <w:p w14:paraId="16EC47E2" w14:textId="7D2E846F" w:rsidR="00FC7E9E" w:rsidRPr="00FC7E9E" w:rsidRDefault="00FC7E9E" w:rsidP="003A3F80">
      <w:pPr>
        <w:shd w:val="clear" w:color="auto" w:fill="FFFFFF"/>
        <w:spacing w:line="360" w:lineRule="auto"/>
        <w:jc w:val="both"/>
        <w:rPr>
          <w:b/>
          <w:bCs/>
        </w:rPr>
      </w:pPr>
      <w:r w:rsidRPr="00FC7E9E">
        <w:rPr>
          <w:b/>
          <w:bCs/>
        </w:rPr>
        <w:t>38. Kultūros tarybos narys, kuris 3 kartus per kalendorinius metus be pateisinamos priežasties (nepraneša, kad posėdyje nedalyvaus arba nenurodo nedalyvavimo priežasčių) nedalyvavo posėdžiuose ar pažeidė konfidencialumo pasižadėjimo ir (ar) nešališkumo deklaracijos reikalavimus, Kultūros tarybos pirmininko siūlymu ir Savivaldybės tarybos sprendimu gali būti šalinamas iš Kultūros tarybos. Pateisinama priežastimi laikomi tokie atvejai: nedarbingumas, komandiruotė, darbo (tarnybinių) užduočių vykdymas, laidotuvės.</w:t>
      </w:r>
    </w:p>
    <w:p w14:paraId="643E50FA" w14:textId="2C323209" w:rsidR="00FC7E9E" w:rsidRPr="00FC7E9E" w:rsidRDefault="00FC7E9E" w:rsidP="003A3F80">
      <w:pPr>
        <w:shd w:val="clear" w:color="auto" w:fill="FFFFFF"/>
        <w:spacing w:line="360" w:lineRule="auto"/>
        <w:jc w:val="both"/>
        <w:rPr>
          <w:b/>
          <w:bCs/>
        </w:rPr>
      </w:pPr>
      <w:r w:rsidRPr="00FC7E9E">
        <w:rPr>
          <w:b/>
          <w:bCs/>
        </w:rPr>
        <w:t>39. Naujas Kultūros tarybos narys likusiai Kultūros tarybos kadencijai paskiriamas šių nuostatų 6, 8, 14 punktuose nustatyta tvarka.</w:t>
      </w:r>
    </w:p>
    <w:p w14:paraId="3F756039" w14:textId="456C6788" w:rsidR="00FC7E9E" w:rsidRPr="00FC7E9E" w:rsidRDefault="00FC7E9E" w:rsidP="003A3F80">
      <w:pPr>
        <w:shd w:val="clear" w:color="auto" w:fill="FFFFFF"/>
        <w:spacing w:line="360" w:lineRule="auto"/>
        <w:jc w:val="both"/>
        <w:rPr>
          <w:b/>
          <w:bCs/>
        </w:rPr>
      </w:pPr>
      <w:r w:rsidRPr="00FC7E9E">
        <w:rPr>
          <w:b/>
          <w:bCs/>
        </w:rPr>
        <w:t>4</w:t>
      </w:r>
      <w:r w:rsidR="00DF7B5B">
        <w:rPr>
          <w:b/>
          <w:bCs/>
        </w:rPr>
        <w:t>0</w:t>
      </w:r>
      <w:r w:rsidRPr="00FC7E9E">
        <w:rPr>
          <w:b/>
          <w:bCs/>
        </w:rPr>
        <w:t xml:space="preserve">. </w:t>
      </w:r>
      <w:r w:rsidR="00DF7B5B">
        <w:rPr>
          <w:b/>
          <w:bCs/>
        </w:rPr>
        <w:t>Oficialią i</w:t>
      </w:r>
      <w:r w:rsidRPr="00FC7E9E">
        <w:rPr>
          <w:b/>
          <w:bCs/>
        </w:rPr>
        <w:t>nformaciją žiniasklaidos atstovams apie Kultūros tarybos veiklą – darbotvarkę, priimamus sprendimus, svarstomus klausimu</w:t>
      </w:r>
      <w:r w:rsidR="0061458B">
        <w:rPr>
          <w:b/>
          <w:bCs/>
        </w:rPr>
        <w:t>s</w:t>
      </w:r>
      <w:r w:rsidRPr="00FC7E9E">
        <w:rPr>
          <w:b/>
          <w:bCs/>
        </w:rPr>
        <w:t xml:space="preserve"> ir kt. – gali teikti Kultūros tarybos pirmininkas, pavaduotojas arba Kultūros tarybos pirmininko įgaliotas kitas Kultūros tarybos narys bei Savivaldybės skyrius, atsakingas už kultūrą ir turizmą.</w:t>
      </w:r>
    </w:p>
    <w:p w14:paraId="3567CBC5" w14:textId="77777777" w:rsidR="00485736" w:rsidRPr="002C318F" w:rsidRDefault="00485736" w:rsidP="00485736">
      <w:pPr>
        <w:shd w:val="clear" w:color="auto" w:fill="FFFFFF"/>
        <w:jc w:val="both"/>
      </w:pPr>
    </w:p>
    <w:p w14:paraId="6A011EC7" w14:textId="77777777" w:rsidR="00485736" w:rsidRPr="002C318F" w:rsidRDefault="00485736" w:rsidP="00485736">
      <w:pPr>
        <w:shd w:val="clear" w:color="auto" w:fill="FFFFFF"/>
        <w:jc w:val="center"/>
        <w:rPr>
          <w:b/>
        </w:rPr>
      </w:pPr>
      <w:r w:rsidRPr="002C318F">
        <w:rPr>
          <w:b/>
        </w:rPr>
        <w:t>V SKYRIUS</w:t>
      </w:r>
    </w:p>
    <w:p w14:paraId="4806ACCE" w14:textId="77777777" w:rsidR="00485736" w:rsidRPr="002C318F" w:rsidRDefault="00485736" w:rsidP="00485736">
      <w:pPr>
        <w:shd w:val="clear" w:color="auto" w:fill="FFFFFF"/>
        <w:jc w:val="center"/>
        <w:rPr>
          <w:b/>
        </w:rPr>
      </w:pPr>
      <w:r w:rsidRPr="002C318F">
        <w:rPr>
          <w:b/>
        </w:rPr>
        <w:t>BAIGIAMOSIOS NUOSTATOS</w:t>
      </w:r>
    </w:p>
    <w:p w14:paraId="432045FC" w14:textId="77777777" w:rsidR="00485736" w:rsidRPr="002C318F" w:rsidRDefault="00485736" w:rsidP="00485736">
      <w:pPr>
        <w:shd w:val="clear" w:color="auto" w:fill="FFFFFF"/>
        <w:jc w:val="center"/>
        <w:rPr>
          <w:b/>
        </w:rPr>
      </w:pPr>
    </w:p>
    <w:p w14:paraId="27D99CC2" w14:textId="649573A4" w:rsidR="00502F0A" w:rsidRPr="00502F0A" w:rsidRDefault="00502F0A" w:rsidP="00502F0A">
      <w:pPr>
        <w:shd w:val="clear" w:color="auto" w:fill="FFFFFF"/>
        <w:spacing w:line="360" w:lineRule="auto"/>
        <w:jc w:val="both"/>
        <w:rPr>
          <w:b/>
          <w:bCs/>
        </w:rPr>
      </w:pPr>
      <w:r w:rsidRPr="00502F0A">
        <w:rPr>
          <w:b/>
          <w:bCs/>
        </w:rPr>
        <w:t>4</w:t>
      </w:r>
      <w:r w:rsidR="00DF7B5B">
        <w:rPr>
          <w:b/>
          <w:bCs/>
        </w:rPr>
        <w:t>1</w:t>
      </w:r>
      <w:r w:rsidRPr="00502F0A">
        <w:rPr>
          <w:b/>
          <w:bCs/>
        </w:rPr>
        <w:t>. Kultūros taryba nevykdo finansinės veiklos.</w:t>
      </w:r>
    </w:p>
    <w:p w14:paraId="0868ECD8" w14:textId="244C8596" w:rsidR="00502F0A" w:rsidRPr="00502F0A" w:rsidRDefault="00502F0A" w:rsidP="00502F0A">
      <w:pPr>
        <w:shd w:val="clear" w:color="auto" w:fill="FFFFFF"/>
        <w:spacing w:line="360" w:lineRule="auto"/>
        <w:jc w:val="both"/>
        <w:rPr>
          <w:b/>
          <w:bCs/>
        </w:rPr>
      </w:pPr>
      <w:r w:rsidRPr="00502F0A">
        <w:rPr>
          <w:b/>
          <w:bCs/>
        </w:rPr>
        <w:t>4</w:t>
      </w:r>
      <w:r w:rsidR="00DF7B5B">
        <w:rPr>
          <w:b/>
          <w:bCs/>
        </w:rPr>
        <w:t>2</w:t>
      </w:r>
      <w:r w:rsidRPr="00502F0A">
        <w:rPr>
          <w:b/>
          <w:bCs/>
        </w:rPr>
        <w:t>. Kultūros tarybos nariai savo pareigas atlieka visuomeniniais pagrindais.</w:t>
      </w:r>
    </w:p>
    <w:p w14:paraId="41379310" w14:textId="6A6550D2" w:rsidR="00502F0A" w:rsidRDefault="00502F0A" w:rsidP="00502F0A">
      <w:pPr>
        <w:shd w:val="clear" w:color="auto" w:fill="FFFFFF"/>
        <w:spacing w:line="360" w:lineRule="auto"/>
        <w:jc w:val="both"/>
      </w:pPr>
      <w:r w:rsidRPr="00502F0A">
        <w:rPr>
          <w:b/>
          <w:bCs/>
        </w:rPr>
        <w:t>4</w:t>
      </w:r>
      <w:r w:rsidR="00DF7B5B">
        <w:rPr>
          <w:b/>
          <w:bCs/>
        </w:rPr>
        <w:t>3</w:t>
      </w:r>
      <w:r w:rsidRPr="00502F0A">
        <w:rPr>
          <w:b/>
          <w:bCs/>
        </w:rPr>
        <w:t>.</w:t>
      </w:r>
      <w:r>
        <w:t xml:space="preserve"> </w:t>
      </w:r>
      <w:r w:rsidRPr="00502F0A">
        <w:rPr>
          <w:strike/>
        </w:rPr>
        <w:t>25.</w:t>
      </w:r>
      <w:r>
        <w:t xml:space="preserve"> </w:t>
      </w:r>
      <w:r w:rsidRPr="00DB39CE">
        <w:t>Kultūros tarybos nuostatai keičiami</w:t>
      </w:r>
      <w:r w:rsidRPr="00502F0A">
        <w:t xml:space="preserve"> </w:t>
      </w:r>
      <w:r w:rsidRPr="00502F0A">
        <w:rPr>
          <w:strike/>
        </w:rPr>
        <w:t>Kultūros tarybos siūlymu ir</w:t>
      </w:r>
      <w:r w:rsidRPr="00DB39CE">
        <w:t xml:space="preserve">, pildomi ar pripažįstami netekę galios </w:t>
      </w:r>
      <w:r w:rsidRPr="00502F0A">
        <w:rPr>
          <w:strike/>
        </w:rPr>
        <w:t xml:space="preserve">Anykščių rajono </w:t>
      </w:r>
      <w:proofErr w:type="spellStart"/>
      <w:r w:rsidRPr="00502F0A">
        <w:rPr>
          <w:strike/>
        </w:rPr>
        <w:t>s</w:t>
      </w:r>
      <w:r w:rsidRPr="00502F0A">
        <w:rPr>
          <w:b/>
          <w:bCs/>
        </w:rPr>
        <w:t>S</w:t>
      </w:r>
      <w:r w:rsidRPr="00DB39CE">
        <w:t>avivaldybės</w:t>
      </w:r>
      <w:proofErr w:type="spellEnd"/>
      <w:r w:rsidRPr="00DB39CE">
        <w:t xml:space="preserve"> tarybos sprendimu.</w:t>
      </w:r>
    </w:p>
    <w:p w14:paraId="192393C8" w14:textId="19378102" w:rsidR="00502F0A" w:rsidRPr="00502F0A" w:rsidRDefault="00502F0A" w:rsidP="00502F0A">
      <w:pPr>
        <w:shd w:val="clear" w:color="auto" w:fill="FFFFFF"/>
        <w:spacing w:line="360" w:lineRule="auto"/>
        <w:jc w:val="both"/>
        <w:rPr>
          <w:b/>
          <w:bCs/>
        </w:rPr>
      </w:pPr>
      <w:r w:rsidRPr="00502F0A">
        <w:rPr>
          <w:b/>
          <w:bCs/>
        </w:rPr>
        <w:t>4</w:t>
      </w:r>
      <w:r w:rsidR="00DF7B5B">
        <w:rPr>
          <w:b/>
          <w:bCs/>
        </w:rPr>
        <w:t>4</w:t>
      </w:r>
      <w:r w:rsidRPr="00502F0A">
        <w:rPr>
          <w:b/>
          <w:bCs/>
        </w:rPr>
        <w:t>. Kultūros tarybos veiklos dokumentai (posėdžių protokolai, ekspertų išvados, susirašinėjimo medžiaga ir kt.) saugomi Lietuvos Respublikos archyvų įstatymo ir kitų teisės aktų nustatyta tvarka.</w:t>
      </w:r>
    </w:p>
    <w:p w14:paraId="0CFC60C7" w14:textId="2F34ECA0" w:rsidR="00502F0A" w:rsidRDefault="00502F0A">
      <w:r>
        <w:br w:type="page"/>
      </w:r>
    </w:p>
    <w:p w14:paraId="5F2E5E17" w14:textId="77777777" w:rsidR="00536210" w:rsidRDefault="00546D99" w:rsidP="00546D99">
      <w:pPr>
        <w:shd w:val="clear" w:color="auto" w:fill="FFFFFF"/>
        <w:jc w:val="right"/>
      </w:pPr>
      <w:r w:rsidRPr="002C318F">
        <w:lastRenderedPageBreak/>
        <w:t xml:space="preserve">Anykščių rajono savivaldybės </w:t>
      </w:r>
    </w:p>
    <w:p w14:paraId="6219EE46" w14:textId="55D172CF" w:rsidR="00546D99" w:rsidRPr="002C318F" w:rsidRDefault="00546D99" w:rsidP="00546D99">
      <w:pPr>
        <w:shd w:val="clear" w:color="auto" w:fill="FFFFFF"/>
        <w:jc w:val="right"/>
      </w:pPr>
      <w:r w:rsidRPr="002C318F">
        <w:t xml:space="preserve">kultūros tarybos nuostatų </w:t>
      </w:r>
    </w:p>
    <w:p w14:paraId="17D6E553" w14:textId="4914A38F" w:rsidR="00546D99" w:rsidRPr="002C318F" w:rsidRDefault="00546D99" w:rsidP="00546D99">
      <w:pPr>
        <w:shd w:val="clear" w:color="auto" w:fill="FFFFFF"/>
        <w:jc w:val="right"/>
      </w:pPr>
      <w:r w:rsidRPr="002C318F">
        <w:t xml:space="preserve">Priedas </w:t>
      </w:r>
    </w:p>
    <w:p w14:paraId="2A28583A" w14:textId="77777777" w:rsidR="00546D99" w:rsidRPr="002C318F" w:rsidRDefault="00546D99" w:rsidP="00546D99">
      <w:pPr>
        <w:shd w:val="clear" w:color="auto" w:fill="FFFFFF"/>
        <w:jc w:val="right"/>
      </w:pPr>
      <w:r w:rsidRPr="002C318F">
        <w:t xml:space="preserve"> </w:t>
      </w:r>
      <w:r w:rsidRPr="002C318F">
        <w:tab/>
        <w:t xml:space="preserve">                                                    </w:t>
      </w:r>
    </w:p>
    <w:p w14:paraId="68CD6FF3" w14:textId="77777777" w:rsidR="00546D99" w:rsidRPr="00536210" w:rsidRDefault="00546D99" w:rsidP="00546D99">
      <w:pPr>
        <w:shd w:val="clear" w:color="auto" w:fill="FFFFFF"/>
        <w:jc w:val="both"/>
        <w:rPr>
          <w:bCs/>
          <w:strike/>
        </w:rPr>
      </w:pPr>
      <w:r w:rsidRPr="00536210">
        <w:rPr>
          <w:bCs/>
          <w:strike/>
        </w:rPr>
        <w:t xml:space="preserve">           </w:t>
      </w:r>
    </w:p>
    <w:p w14:paraId="2C4CB70A" w14:textId="77777777" w:rsidR="00546D99" w:rsidRPr="00536210" w:rsidRDefault="00546D99" w:rsidP="00546D99">
      <w:pPr>
        <w:shd w:val="clear" w:color="auto" w:fill="FFFFFF"/>
        <w:jc w:val="both"/>
        <w:rPr>
          <w:bCs/>
          <w:strike/>
        </w:rPr>
      </w:pPr>
    </w:p>
    <w:p w14:paraId="1616B47B" w14:textId="2E1A7C05" w:rsidR="00546D99" w:rsidRPr="00536210" w:rsidRDefault="00546D99" w:rsidP="00546D99">
      <w:pPr>
        <w:shd w:val="clear" w:color="auto" w:fill="FFFFFF"/>
        <w:jc w:val="both"/>
        <w:rPr>
          <w:strike/>
        </w:rPr>
      </w:pPr>
      <w:r w:rsidRPr="00536210">
        <w:rPr>
          <w:bCs/>
          <w:strike/>
        </w:rPr>
        <w:t xml:space="preserve">            </w:t>
      </w:r>
      <w:r w:rsidRPr="00536210">
        <w:rPr>
          <w:strike/>
        </w:rPr>
        <w:t xml:space="preserve">              ____________________________________________________</w:t>
      </w:r>
    </w:p>
    <w:p w14:paraId="00168EDB" w14:textId="77777777" w:rsidR="00546D99" w:rsidRPr="00536210" w:rsidRDefault="00546D99" w:rsidP="00546D99">
      <w:pPr>
        <w:shd w:val="clear" w:color="auto" w:fill="FFFFFF"/>
        <w:jc w:val="center"/>
        <w:rPr>
          <w:bCs/>
          <w:strike/>
        </w:rPr>
      </w:pPr>
      <w:r w:rsidRPr="00536210">
        <w:rPr>
          <w:bCs/>
          <w:strike/>
        </w:rPr>
        <w:t>(Nario vardas ir pavardė)</w:t>
      </w:r>
    </w:p>
    <w:p w14:paraId="7C731590" w14:textId="77777777" w:rsidR="00546D99" w:rsidRPr="00536210" w:rsidRDefault="00546D99" w:rsidP="00546D99">
      <w:pPr>
        <w:shd w:val="clear" w:color="auto" w:fill="FFFFFF"/>
        <w:jc w:val="both"/>
        <w:rPr>
          <w:strike/>
        </w:rPr>
      </w:pPr>
    </w:p>
    <w:p w14:paraId="660F2362" w14:textId="77777777" w:rsidR="00546D99" w:rsidRPr="002C318F" w:rsidRDefault="00546D99" w:rsidP="00546D99">
      <w:pPr>
        <w:shd w:val="clear" w:color="auto" w:fill="FFFFFF"/>
        <w:jc w:val="both"/>
      </w:pPr>
    </w:p>
    <w:p w14:paraId="6DCD47A2" w14:textId="77777777" w:rsidR="00546D99" w:rsidRPr="002C318F" w:rsidRDefault="00546D99" w:rsidP="00546D99">
      <w:pPr>
        <w:shd w:val="clear" w:color="auto" w:fill="FFFFFF"/>
        <w:jc w:val="center"/>
        <w:rPr>
          <w:b/>
        </w:rPr>
      </w:pPr>
      <w:r w:rsidRPr="002C318F">
        <w:rPr>
          <w:b/>
        </w:rPr>
        <w:t>ANYKŠČIŲ RAJONO SAVIVALDYBĖS KULTŪROS TARYBOS NARIO</w:t>
      </w:r>
    </w:p>
    <w:p w14:paraId="7741F44E" w14:textId="77777777" w:rsidR="00546D99" w:rsidRPr="002C318F" w:rsidRDefault="00546D99" w:rsidP="00546D99">
      <w:pPr>
        <w:shd w:val="clear" w:color="auto" w:fill="FFFFFF"/>
        <w:jc w:val="center"/>
        <w:rPr>
          <w:b/>
        </w:rPr>
      </w:pPr>
      <w:r w:rsidRPr="002C318F">
        <w:rPr>
          <w:b/>
        </w:rPr>
        <w:t>NEŠALIŠKUMO DEKLARACIJA IR KONFIDENCIALUMO PASIŽADĖJIMAS</w:t>
      </w:r>
    </w:p>
    <w:p w14:paraId="38464840" w14:textId="77777777" w:rsidR="00546D99" w:rsidRPr="002C318F" w:rsidRDefault="00546D99" w:rsidP="00546D99">
      <w:pPr>
        <w:shd w:val="clear" w:color="auto" w:fill="FFFFFF"/>
        <w:jc w:val="both"/>
      </w:pPr>
    </w:p>
    <w:p w14:paraId="7B4E9916" w14:textId="77777777" w:rsidR="00546D99" w:rsidRPr="002C318F" w:rsidRDefault="00546D99" w:rsidP="00546D99">
      <w:pPr>
        <w:shd w:val="clear" w:color="auto" w:fill="FFFFFF"/>
        <w:jc w:val="center"/>
      </w:pPr>
      <w:r w:rsidRPr="002C318F">
        <w:t xml:space="preserve">20    m.   </w:t>
      </w:r>
      <w:r w:rsidRPr="002C318F">
        <w:rPr>
          <w:u w:val="single"/>
        </w:rPr>
        <w:t xml:space="preserve">                                         </w:t>
      </w:r>
      <w:r w:rsidRPr="002C318F">
        <w:t xml:space="preserve">  d.</w:t>
      </w:r>
    </w:p>
    <w:p w14:paraId="1153D908" w14:textId="77777777" w:rsidR="00546D99" w:rsidRPr="002C318F" w:rsidRDefault="00546D99" w:rsidP="00546D99">
      <w:pPr>
        <w:shd w:val="clear" w:color="auto" w:fill="FFFFFF"/>
        <w:jc w:val="center"/>
      </w:pPr>
      <w:r w:rsidRPr="002C318F">
        <w:t>Anykščiai</w:t>
      </w:r>
    </w:p>
    <w:p w14:paraId="58B9BB15" w14:textId="77777777" w:rsidR="00546D99" w:rsidRPr="002C318F" w:rsidRDefault="00546D99" w:rsidP="00546D99">
      <w:pPr>
        <w:shd w:val="clear" w:color="auto" w:fill="FFFFFF"/>
        <w:jc w:val="both"/>
      </w:pPr>
    </w:p>
    <w:p w14:paraId="3B43B136" w14:textId="723DA7C7" w:rsidR="00536210" w:rsidRDefault="00546D99" w:rsidP="00546D99">
      <w:pPr>
        <w:shd w:val="clear" w:color="auto" w:fill="FFFFFF"/>
        <w:jc w:val="both"/>
      </w:pPr>
      <w:r w:rsidRPr="002C318F">
        <w:t>Aš</w:t>
      </w:r>
      <w:r w:rsidR="00536210" w:rsidRPr="00536210">
        <w:rPr>
          <w:b/>
          <w:bCs/>
        </w:rPr>
        <w:t>,_____________________________________________________________________________,</w:t>
      </w:r>
    </w:p>
    <w:p w14:paraId="684AF0CA" w14:textId="3CA14DA2" w:rsidR="00546D99" w:rsidRDefault="00546D99" w:rsidP="00536210">
      <w:pPr>
        <w:shd w:val="clear" w:color="auto" w:fill="FFFFFF"/>
        <w:spacing w:before="120"/>
        <w:jc w:val="both"/>
        <w:rPr>
          <w:b/>
        </w:rPr>
      </w:pPr>
      <w:r w:rsidRPr="00536210">
        <w:rPr>
          <w:strike/>
        </w:rPr>
        <w:t>pareiškiu, kad atlikdamas (-a)</w:t>
      </w:r>
      <w:r w:rsidRPr="002C318F">
        <w:t xml:space="preserve"> </w:t>
      </w:r>
      <w:r w:rsidR="00536210" w:rsidRPr="00536210">
        <w:rPr>
          <w:b/>
          <w:bCs/>
        </w:rPr>
        <w:t>eidamas (-a)</w:t>
      </w:r>
      <w:r w:rsidR="00536210" w:rsidRPr="002C318F">
        <w:t xml:space="preserve"> </w:t>
      </w:r>
      <w:r w:rsidRPr="002C318F">
        <w:t xml:space="preserve">Anykščių rajono savivaldybės kultūros tarybos nario </w:t>
      </w:r>
      <w:r w:rsidR="00536210" w:rsidRPr="00536210">
        <w:rPr>
          <w:b/>
          <w:bCs/>
        </w:rPr>
        <w:t>pareigas, ir atlikdamas (-a) su jomis susijusias</w:t>
      </w:r>
      <w:r w:rsidR="00536210" w:rsidRPr="002C318F">
        <w:t xml:space="preserve"> </w:t>
      </w:r>
      <w:r w:rsidRPr="00536210">
        <w:rPr>
          <w:strike/>
        </w:rPr>
        <w:t>uždavinius,</w:t>
      </w:r>
      <w:r w:rsidRPr="002C318F">
        <w:t xml:space="preserve"> funkcijas </w:t>
      </w:r>
      <w:r w:rsidR="00536210" w:rsidRPr="00536210">
        <w:rPr>
          <w:b/>
          <w:bCs/>
        </w:rPr>
        <w:t>bei</w:t>
      </w:r>
      <w:r w:rsidR="00536210">
        <w:t xml:space="preserve"> </w:t>
      </w:r>
      <w:r w:rsidRPr="00536210">
        <w:rPr>
          <w:strike/>
        </w:rPr>
        <w:t>ir</w:t>
      </w:r>
      <w:r w:rsidRPr="002C318F">
        <w:t xml:space="preserve"> vykdydamas (-a) kitus įsipareigojimus, vadovaudamasis (-</w:t>
      </w:r>
      <w:proofErr w:type="spellStart"/>
      <w:r w:rsidRPr="002C318F">
        <w:t>si</w:t>
      </w:r>
      <w:proofErr w:type="spellEnd"/>
      <w:r w:rsidRPr="002C318F">
        <w:t xml:space="preserve">) </w:t>
      </w:r>
      <w:r w:rsidRPr="002C318F">
        <w:rPr>
          <w:bCs/>
        </w:rPr>
        <w:t>Anykščių rajono savivaldybės tarybos 20</w:t>
      </w:r>
      <w:r w:rsidR="00B669D1" w:rsidRPr="002C318F">
        <w:rPr>
          <w:bCs/>
        </w:rPr>
        <w:t>23</w:t>
      </w:r>
      <w:r w:rsidRPr="002C318F">
        <w:rPr>
          <w:bCs/>
        </w:rPr>
        <w:t xml:space="preserve"> m. </w:t>
      </w:r>
      <w:r w:rsidR="00B669D1" w:rsidRPr="002C318F">
        <w:rPr>
          <w:bCs/>
        </w:rPr>
        <w:t>rugsėjo</w:t>
      </w:r>
      <w:r w:rsidRPr="002C318F">
        <w:rPr>
          <w:bCs/>
        </w:rPr>
        <w:t xml:space="preserve"> </w:t>
      </w:r>
      <w:r w:rsidR="00B669D1" w:rsidRPr="002C318F">
        <w:rPr>
          <w:bCs/>
        </w:rPr>
        <w:t xml:space="preserve">28 </w:t>
      </w:r>
      <w:r w:rsidRPr="002C318F">
        <w:rPr>
          <w:bCs/>
        </w:rPr>
        <w:t>d. sprendimu Nr. 1-TS-</w:t>
      </w:r>
      <w:r w:rsidR="00536210" w:rsidRPr="00F74C03">
        <w:rPr>
          <w:b/>
        </w:rPr>
        <w:t>275</w:t>
      </w:r>
      <w:r w:rsidR="00B669D1" w:rsidRPr="002C318F">
        <w:rPr>
          <w:bCs/>
        </w:rPr>
        <w:t xml:space="preserve"> </w:t>
      </w:r>
      <w:proofErr w:type="spellStart"/>
      <w:r w:rsidRPr="002C318F">
        <w:rPr>
          <w:bCs/>
        </w:rPr>
        <w:t>sprendim</w:t>
      </w:r>
      <w:r w:rsidRPr="00F74C03">
        <w:rPr>
          <w:bCs/>
          <w:strike/>
        </w:rPr>
        <w:t>ą</w:t>
      </w:r>
      <w:r w:rsidR="00F74C03" w:rsidRPr="00F74C03">
        <w:rPr>
          <w:b/>
        </w:rPr>
        <w:t>u</w:t>
      </w:r>
      <w:proofErr w:type="spellEnd"/>
      <w:r w:rsidRPr="002C318F">
        <w:rPr>
          <w:bCs/>
        </w:rPr>
        <w:t xml:space="preserve"> „</w:t>
      </w:r>
      <w:r w:rsidRPr="002C318F">
        <w:rPr>
          <w:bCs/>
        </w:rPr>
        <w:fldChar w:fldCharType="begin"/>
      </w:r>
      <w:r w:rsidRPr="002C318F">
        <w:rPr>
          <w:bCs/>
        </w:rPr>
        <w:instrText xml:space="preserve"> FILLIN "Pavadinimas" \* MERGEFORMAT </w:instrText>
      </w:r>
      <w:r w:rsidRPr="002C318F">
        <w:rPr>
          <w:bCs/>
        </w:rPr>
        <w:fldChar w:fldCharType="separate"/>
      </w:r>
      <w:r w:rsidRPr="002C318F">
        <w:rPr>
          <w:bCs/>
        </w:rPr>
        <w:t xml:space="preserve">Dėl Anykščių rajono savivaldybės kultūros tarybos nuostatų patvirtinimo ir  </w:t>
      </w:r>
      <w:r w:rsidRPr="002C318F">
        <w:fldChar w:fldCharType="end"/>
      </w:r>
      <w:r w:rsidRPr="002C318F">
        <w:rPr>
          <w:bCs/>
        </w:rPr>
        <w:t xml:space="preserve">Anykščių rajono savivaldybės kultūros tarybos sudarymo“ </w:t>
      </w:r>
      <w:r w:rsidRPr="00F74C03">
        <w:rPr>
          <w:bCs/>
          <w:strike/>
        </w:rPr>
        <w:t>3, 6 punktais, 7.1 ir 7.3 papunkčiais, laikysiuosi šios Nešališkumo deklaracijos ir Konfidencialumo pasižadėjimo.</w:t>
      </w:r>
      <w:r w:rsidR="00F74C03" w:rsidRPr="00F74C03">
        <w:rPr>
          <w:b/>
        </w:rPr>
        <w:t>, laikydamasis (-i) etikos, nešališkumo ir konfidencialumo principų, pareiškiu, kad:</w:t>
      </w:r>
    </w:p>
    <w:p w14:paraId="0EAF0B38" w14:textId="198DD321" w:rsidR="00F74C03" w:rsidRPr="00F74C03" w:rsidRDefault="00F74C03" w:rsidP="00EA5928">
      <w:pPr>
        <w:shd w:val="clear" w:color="auto" w:fill="FFFFFF"/>
        <w:ind w:firstLine="851"/>
        <w:jc w:val="both"/>
        <w:rPr>
          <w:b/>
          <w:bCs/>
          <w:iCs/>
        </w:rPr>
      </w:pPr>
      <w:r>
        <w:rPr>
          <w:b/>
          <w:bCs/>
        </w:rPr>
        <w:t xml:space="preserve">1.1. </w:t>
      </w:r>
      <w:r w:rsidRPr="00F74C03">
        <w:rPr>
          <w:b/>
          <w:bCs/>
        </w:rPr>
        <w:t>veiksiu nešališkai ir objektyviai, siekdamas (-a) kultūros tarybos tikslų ir misijos – analizuoti, vertinti bei teikti siūlymus dėl Anykščių rajono kultūros politikos, kultūros plėtros strategijų ir iniciatyvų</w:t>
      </w:r>
      <w:r w:rsidR="001455FD">
        <w:rPr>
          <w:b/>
          <w:bCs/>
        </w:rPr>
        <w:t>;</w:t>
      </w:r>
    </w:p>
    <w:p w14:paraId="6C4E25BB" w14:textId="44859C1B" w:rsidR="00F74C03" w:rsidRPr="00F74C03" w:rsidRDefault="00F74C03" w:rsidP="00EA5928">
      <w:pPr>
        <w:shd w:val="clear" w:color="auto" w:fill="FFFFFF"/>
        <w:ind w:firstLine="851"/>
        <w:jc w:val="both"/>
        <w:rPr>
          <w:b/>
          <w:bCs/>
          <w:iCs/>
        </w:rPr>
      </w:pPr>
      <w:r>
        <w:rPr>
          <w:b/>
          <w:bCs/>
        </w:rPr>
        <w:t xml:space="preserve">1.2. </w:t>
      </w:r>
      <w:r w:rsidRPr="00F74C03">
        <w:rPr>
          <w:b/>
          <w:bCs/>
        </w:rPr>
        <w:t>nepalaikysiu jokių asmeninių ar organizacinių interesų, kurie galėtų daryti įtaką mano veiklai, ir informuosiu tarybos pirmininką bei nusišalinsiu nuo svarstymų, jei atsirastų interesų konfliktas</w:t>
      </w:r>
      <w:r w:rsidR="001455FD">
        <w:rPr>
          <w:b/>
          <w:bCs/>
        </w:rPr>
        <w:t>;</w:t>
      </w:r>
    </w:p>
    <w:p w14:paraId="0D0A653B" w14:textId="46016E7F" w:rsidR="00F74C03" w:rsidRPr="00F74C03" w:rsidRDefault="00F74C03" w:rsidP="00EA5928">
      <w:pPr>
        <w:shd w:val="clear" w:color="auto" w:fill="FFFFFF"/>
        <w:ind w:firstLine="851"/>
        <w:jc w:val="both"/>
        <w:rPr>
          <w:b/>
          <w:bCs/>
          <w:iCs/>
        </w:rPr>
      </w:pPr>
      <w:r>
        <w:rPr>
          <w:b/>
          <w:bCs/>
          <w:iCs/>
        </w:rPr>
        <w:t>1.3.</w:t>
      </w:r>
      <w:r w:rsidRPr="00F74C03">
        <w:rPr>
          <w:b/>
          <w:bCs/>
          <w:iCs/>
        </w:rPr>
        <w:t xml:space="preserve"> </w:t>
      </w:r>
      <w:r w:rsidRPr="00F74C03">
        <w:rPr>
          <w:b/>
          <w:bCs/>
        </w:rPr>
        <w:t>pasižadu saugoti konfidencialią informaciją, kuri taps man prieinama, vykdant kultūros tarybos veiklą, ir nenaudoti jos asmeniniais tikslais ar perduoti tretiesiems asmenims be teisės aktų nustatyto pagrindo</w:t>
      </w:r>
      <w:r w:rsidR="001455FD">
        <w:rPr>
          <w:b/>
          <w:bCs/>
        </w:rPr>
        <w:t>;</w:t>
      </w:r>
    </w:p>
    <w:p w14:paraId="62DA4A4B" w14:textId="47D02B83" w:rsidR="00F74C03" w:rsidRPr="00F74C03" w:rsidRDefault="00F74C03" w:rsidP="00EA5928">
      <w:pPr>
        <w:shd w:val="clear" w:color="auto" w:fill="FFFFFF"/>
        <w:ind w:firstLine="851"/>
        <w:jc w:val="both"/>
        <w:rPr>
          <w:b/>
          <w:bCs/>
          <w:iCs/>
        </w:rPr>
      </w:pPr>
      <w:r>
        <w:rPr>
          <w:b/>
          <w:bCs/>
        </w:rPr>
        <w:t xml:space="preserve">1.4. </w:t>
      </w:r>
      <w:r w:rsidRPr="00F74C03">
        <w:rPr>
          <w:b/>
          <w:bCs/>
        </w:rPr>
        <w:t>nenaudosiu konfidencialios informacijos, kuri tapo man prieinama Kultūros tarybos veiklos metu, jokiems kitiems tikslams nei tiesiogiai susijusiems su Kultūros tarybos veikla</w:t>
      </w:r>
      <w:r w:rsidR="001455FD">
        <w:rPr>
          <w:b/>
          <w:bCs/>
        </w:rPr>
        <w:t>;</w:t>
      </w:r>
    </w:p>
    <w:p w14:paraId="6B61127C" w14:textId="6D5756E9" w:rsidR="00F74C03" w:rsidRPr="00F74C03" w:rsidRDefault="00F74C03" w:rsidP="00EA5928">
      <w:pPr>
        <w:shd w:val="clear" w:color="auto" w:fill="FFFFFF"/>
        <w:ind w:firstLine="851"/>
        <w:jc w:val="both"/>
        <w:rPr>
          <w:b/>
          <w:bCs/>
          <w:iCs/>
        </w:rPr>
      </w:pPr>
      <w:r>
        <w:rPr>
          <w:b/>
          <w:bCs/>
        </w:rPr>
        <w:t xml:space="preserve">1.5. </w:t>
      </w:r>
      <w:r w:rsidRPr="00F74C03">
        <w:rPr>
          <w:b/>
          <w:bCs/>
        </w:rPr>
        <w:t>jei paaiškės, kad netyčia atskleidžiau konfidencialią informaciją, nedelsdamas (-a) apie tai informuosiu Kultūros tarybos pirmininką ir imsiuosi priemonių padariniams sušvelninti</w:t>
      </w:r>
      <w:r w:rsidR="001455FD">
        <w:rPr>
          <w:b/>
          <w:bCs/>
        </w:rPr>
        <w:t>;</w:t>
      </w:r>
    </w:p>
    <w:p w14:paraId="060F06D4" w14:textId="66EA3EFB" w:rsidR="00F74C03" w:rsidRPr="00F74C03" w:rsidRDefault="00F74C03" w:rsidP="00EA5928">
      <w:pPr>
        <w:shd w:val="clear" w:color="auto" w:fill="FFFFFF"/>
        <w:ind w:firstLine="851"/>
        <w:jc w:val="both"/>
        <w:rPr>
          <w:b/>
          <w:bCs/>
          <w:iCs/>
        </w:rPr>
      </w:pPr>
      <w:r>
        <w:rPr>
          <w:b/>
          <w:bCs/>
          <w:iCs/>
        </w:rPr>
        <w:t xml:space="preserve">1.6. </w:t>
      </w:r>
      <w:r w:rsidRPr="00F74C03">
        <w:rPr>
          <w:b/>
          <w:bCs/>
          <w:iCs/>
        </w:rPr>
        <w:t>konfidencialia informacija laikysiu:</w:t>
      </w:r>
    </w:p>
    <w:p w14:paraId="64DE5DA3" w14:textId="661CDD57" w:rsidR="00F74C03" w:rsidRPr="00F74C03" w:rsidRDefault="00EA5928" w:rsidP="00EA5928">
      <w:pPr>
        <w:shd w:val="clear" w:color="auto" w:fill="FFFFFF"/>
        <w:ind w:firstLine="851"/>
        <w:jc w:val="both"/>
        <w:rPr>
          <w:b/>
          <w:bCs/>
          <w:iCs/>
        </w:rPr>
      </w:pPr>
      <w:r>
        <w:rPr>
          <w:b/>
          <w:bCs/>
        </w:rPr>
        <w:t>1.6.</w:t>
      </w:r>
      <w:r w:rsidR="00DF7B5B">
        <w:rPr>
          <w:b/>
          <w:bCs/>
        </w:rPr>
        <w:t>1</w:t>
      </w:r>
      <w:r>
        <w:rPr>
          <w:b/>
          <w:bCs/>
        </w:rPr>
        <w:t xml:space="preserve">. </w:t>
      </w:r>
      <w:r w:rsidR="00F74C03" w:rsidRPr="00F74C03">
        <w:rPr>
          <w:b/>
          <w:bCs/>
        </w:rPr>
        <w:t>Kultūros tarybos narių nuomones ir pasisakymus, nebent jie patys sutiktų ją viešinti;</w:t>
      </w:r>
    </w:p>
    <w:p w14:paraId="41BB1FA4" w14:textId="2D5FA824" w:rsidR="00F74C03" w:rsidRPr="00F74C03" w:rsidRDefault="00EA5928" w:rsidP="00EA5928">
      <w:pPr>
        <w:shd w:val="clear" w:color="auto" w:fill="FFFFFF"/>
        <w:ind w:firstLine="851"/>
        <w:jc w:val="both"/>
        <w:rPr>
          <w:b/>
          <w:bCs/>
          <w:iCs/>
        </w:rPr>
      </w:pPr>
      <w:r>
        <w:rPr>
          <w:b/>
          <w:bCs/>
        </w:rPr>
        <w:t>1.6.</w:t>
      </w:r>
      <w:r w:rsidR="00DF7B5B">
        <w:rPr>
          <w:b/>
          <w:bCs/>
        </w:rPr>
        <w:t>2</w:t>
      </w:r>
      <w:r>
        <w:rPr>
          <w:b/>
          <w:bCs/>
        </w:rPr>
        <w:t xml:space="preserve">. </w:t>
      </w:r>
      <w:r w:rsidR="00F74C03" w:rsidRPr="00F74C03">
        <w:rPr>
          <w:b/>
          <w:bCs/>
        </w:rPr>
        <w:t>asmeninę ir institucijų informaciją, kuri pateikiama Kultūros tarybai sprendimų priėmimo tikslais;</w:t>
      </w:r>
    </w:p>
    <w:p w14:paraId="42B99FDC" w14:textId="3C6F7F52" w:rsidR="00F74C03" w:rsidRPr="00F74C03" w:rsidRDefault="00EA5928" w:rsidP="00EA5928">
      <w:pPr>
        <w:shd w:val="clear" w:color="auto" w:fill="FFFFFF"/>
        <w:ind w:firstLine="851"/>
        <w:jc w:val="both"/>
        <w:rPr>
          <w:b/>
          <w:bCs/>
          <w:iCs/>
        </w:rPr>
      </w:pPr>
      <w:r>
        <w:rPr>
          <w:b/>
          <w:bCs/>
        </w:rPr>
        <w:t>1.6.</w:t>
      </w:r>
      <w:r w:rsidR="00DF7B5B">
        <w:rPr>
          <w:b/>
          <w:bCs/>
        </w:rPr>
        <w:t>3</w:t>
      </w:r>
      <w:r>
        <w:rPr>
          <w:b/>
          <w:bCs/>
        </w:rPr>
        <w:t xml:space="preserve">. </w:t>
      </w:r>
      <w:r w:rsidR="00F74C03" w:rsidRPr="00F74C03">
        <w:rPr>
          <w:b/>
          <w:bCs/>
        </w:rPr>
        <w:t>kitą tarybos veikloje naudojamą informaciją, kurios atskleidimas gali prieštarauti teisės aktams arba pakenkti suinteresuotiems asmenims.</w:t>
      </w:r>
    </w:p>
    <w:p w14:paraId="6636871F" w14:textId="77777777" w:rsidR="00F74C03" w:rsidRPr="00F74C03" w:rsidRDefault="00F74C03" w:rsidP="00F74C03">
      <w:pPr>
        <w:shd w:val="clear" w:color="auto" w:fill="FFFFFF"/>
        <w:tabs>
          <w:tab w:val="num" w:pos="426"/>
        </w:tabs>
        <w:ind w:firstLine="851"/>
        <w:jc w:val="both"/>
        <w:rPr>
          <w:b/>
          <w:bCs/>
        </w:rPr>
      </w:pPr>
    </w:p>
    <w:p w14:paraId="54EAA60C" w14:textId="07EB1B02" w:rsidR="00F74C03" w:rsidRPr="00F74C03" w:rsidRDefault="00F74C03" w:rsidP="00F74C03">
      <w:pPr>
        <w:shd w:val="clear" w:color="auto" w:fill="FFFFFF"/>
        <w:jc w:val="both"/>
        <w:rPr>
          <w:b/>
          <w:bCs/>
          <w:iCs/>
        </w:rPr>
      </w:pPr>
      <w:r w:rsidRPr="00F74C03">
        <w:rPr>
          <w:b/>
          <w:bCs/>
        </w:rPr>
        <w:t xml:space="preserve">Suprantu, kad </w:t>
      </w:r>
      <w:r w:rsidR="00DF7B5B">
        <w:rPr>
          <w:b/>
          <w:bCs/>
        </w:rPr>
        <w:t>Anykščių rajono savivaldybės kultūros tarybos nuostatų</w:t>
      </w:r>
      <w:r w:rsidRPr="00F74C03">
        <w:rPr>
          <w:b/>
          <w:bCs/>
        </w:rPr>
        <w:t xml:space="preserve"> bei nešališkumo ir konfidencialumo principų nesilaikymas gali lemti mano, kaip Kultūros tarybos nario, veiklos nutraukimą.</w:t>
      </w:r>
    </w:p>
    <w:p w14:paraId="289FF919" w14:textId="77777777" w:rsidR="00F74C03" w:rsidRPr="002C318F" w:rsidRDefault="00F74C03" w:rsidP="00536210">
      <w:pPr>
        <w:shd w:val="clear" w:color="auto" w:fill="FFFFFF"/>
        <w:spacing w:before="120"/>
        <w:jc w:val="both"/>
        <w:rPr>
          <w:bCs/>
        </w:rPr>
      </w:pPr>
    </w:p>
    <w:p w14:paraId="1E045F42" w14:textId="77777777" w:rsidR="00546D99" w:rsidRPr="00CE48B4" w:rsidRDefault="00546D99" w:rsidP="00546D99">
      <w:pPr>
        <w:numPr>
          <w:ilvl w:val="0"/>
          <w:numId w:val="14"/>
        </w:numPr>
        <w:shd w:val="clear" w:color="auto" w:fill="FFFFFF"/>
        <w:jc w:val="both"/>
        <w:rPr>
          <w:iCs/>
          <w:strike/>
        </w:rPr>
      </w:pPr>
      <w:r w:rsidRPr="00CE48B4">
        <w:rPr>
          <w:iCs/>
          <w:strike/>
        </w:rPr>
        <w:t>Pasižadu:</w:t>
      </w:r>
    </w:p>
    <w:p w14:paraId="28C733B4" w14:textId="77777777" w:rsidR="00546D99" w:rsidRPr="00CE48B4" w:rsidRDefault="00546D99" w:rsidP="00546D99">
      <w:pPr>
        <w:numPr>
          <w:ilvl w:val="1"/>
          <w:numId w:val="14"/>
        </w:numPr>
        <w:shd w:val="clear" w:color="auto" w:fill="FFFFFF"/>
        <w:tabs>
          <w:tab w:val="num" w:pos="1353"/>
        </w:tabs>
        <w:jc w:val="both"/>
        <w:rPr>
          <w:iCs/>
          <w:strike/>
        </w:rPr>
      </w:pPr>
      <w:r w:rsidRPr="00CE48B4">
        <w:rPr>
          <w:strike/>
        </w:rPr>
        <w:t xml:space="preserve">saugoti ir tik įstatymų ir kitų teisės aktų nustatytais tikslais ir tvarka  naudoti konfidencialią informaciją, kuri man taps žinoma, vertinant paraiškas; </w:t>
      </w:r>
    </w:p>
    <w:p w14:paraId="7D175A3A" w14:textId="77777777" w:rsidR="00546D99" w:rsidRPr="00CE48B4" w:rsidRDefault="00546D99" w:rsidP="00546D99">
      <w:pPr>
        <w:numPr>
          <w:ilvl w:val="1"/>
          <w:numId w:val="14"/>
        </w:numPr>
        <w:shd w:val="clear" w:color="auto" w:fill="FFFFFF"/>
        <w:jc w:val="both"/>
        <w:rPr>
          <w:iCs/>
          <w:strike/>
        </w:rPr>
      </w:pPr>
      <w:r w:rsidRPr="00CE48B4">
        <w:rPr>
          <w:strike/>
        </w:rPr>
        <w:t>man patikėtus dokumentus, kuriuose yra konfidenciali informacija, saugoti tokiu būdu, kad tretieji asmenys neturėtų galimybės su jais susipažinti ar pasinaudoti;</w:t>
      </w:r>
    </w:p>
    <w:p w14:paraId="03ED5B1C" w14:textId="77777777" w:rsidR="00546D99" w:rsidRPr="00CE48B4" w:rsidRDefault="00546D99" w:rsidP="00546D99">
      <w:pPr>
        <w:numPr>
          <w:ilvl w:val="1"/>
          <w:numId w:val="14"/>
        </w:numPr>
        <w:shd w:val="clear" w:color="auto" w:fill="FFFFFF"/>
        <w:jc w:val="both"/>
        <w:rPr>
          <w:iCs/>
          <w:strike/>
        </w:rPr>
      </w:pPr>
      <w:r w:rsidRPr="00CE48B4">
        <w:rPr>
          <w:iCs/>
          <w:strike/>
        </w:rPr>
        <w:t xml:space="preserve"> užtikrinti asmens (-ų) pateiktų duomenų konfidencialumą ir naudoti juos tik sprendimo rengimo, svarstymo ar priėmimo procedūroje bei šių duomenų neatskleisti tretiesiems asmenims be šių asmenų sutikimo, išskyrus Lietuvos Respublikos teisės aktų nustatytus atvejus.</w:t>
      </w:r>
    </w:p>
    <w:p w14:paraId="43CCF459" w14:textId="77777777" w:rsidR="00546D99" w:rsidRPr="00CE48B4" w:rsidRDefault="00546D99" w:rsidP="00546D99">
      <w:pPr>
        <w:numPr>
          <w:ilvl w:val="0"/>
          <w:numId w:val="14"/>
        </w:numPr>
        <w:shd w:val="clear" w:color="auto" w:fill="FFFFFF"/>
        <w:jc w:val="both"/>
        <w:rPr>
          <w:iCs/>
          <w:strike/>
        </w:rPr>
      </w:pPr>
      <w:r w:rsidRPr="00CE48B4">
        <w:rPr>
          <w:iCs/>
          <w:strike/>
        </w:rPr>
        <w:t>Man išaiškinta, kad konfidencialią informaciją sudaro:</w:t>
      </w:r>
    </w:p>
    <w:p w14:paraId="28C6D67F" w14:textId="77777777" w:rsidR="00546D99" w:rsidRPr="00CE48B4" w:rsidRDefault="00546D99" w:rsidP="00546D99">
      <w:pPr>
        <w:numPr>
          <w:ilvl w:val="1"/>
          <w:numId w:val="14"/>
        </w:numPr>
        <w:shd w:val="clear" w:color="auto" w:fill="FFFFFF"/>
        <w:tabs>
          <w:tab w:val="num" w:pos="1353"/>
        </w:tabs>
        <w:jc w:val="both"/>
        <w:rPr>
          <w:iCs/>
          <w:strike/>
        </w:rPr>
      </w:pPr>
      <w:r w:rsidRPr="00CE48B4">
        <w:rPr>
          <w:strike/>
        </w:rPr>
        <w:t xml:space="preserve">projektų vertinimo </w:t>
      </w:r>
      <w:r w:rsidRPr="00CE48B4">
        <w:rPr>
          <w:iCs/>
          <w:strike/>
        </w:rPr>
        <w:t>išvados</w:t>
      </w:r>
      <w:r w:rsidRPr="00CE48B4">
        <w:rPr>
          <w:strike/>
        </w:rPr>
        <w:t>;</w:t>
      </w:r>
    </w:p>
    <w:p w14:paraId="6F1F89A5" w14:textId="77777777" w:rsidR="00546D99" w:rsidRPr="00CE48B4" w:rsidRDefault="00546D99" w:rsidP="00546D99">
      <w:pPr>
        <w:numPr>
          <w:ilvl w:val="1"/>
          <w:numId w:val="14"/>
        </w:numPr>
        <w:shd w:val="clear" w:color="auto" w:fill="FFFFFF"/>
        <w:tabs>
          <w:tab w:val="num" w:pos="1353"/>
        </w:tabs>
        <w:jc w:val="both"/>
        <w:rPr>
          <w:iCs/>
          <w:strike/>
        </w:rPr>
      </w:pPr>
      <w:r w:rsidRPr="00CE48B4">
        <w:rPr>
          <w:strike/>
        </w:rPr>
        <w:t xml:space="preserve">projektų vertinimo rezultatų </w:t>
      </w:r>
      <w:r w:rsidRPr="00CE48B4">
        <w:rPr>
          <w:iCs/>
          <w:strike/>
        </w:rPr>
        <w:t>duomenys</w:t>
      </w:r>
      <w:r w:rsidRPr="00CE48B4">
        <w:rPr>
          <w:strike/>
        </w:rPr>
        <w:t>;</w:t>
      </w:r>
    </w:p>
    <w:p w14:paraId="27F07208" w14:textId="77777777" w:rsidR="00546D99" w:rsidRPr="00CE48B4" w:rsidRDefault="00546D99" w:rsidP="00546D99">
      <w:pPr>
        <w:numPr>
          <w:ilvl w:val="1"/>
          <w:numId w:val="14"/>
        </w:numPr>
        <w:shd w:val="clear" w:color="auto" w:fill="FFFFFF"/>
        <w:tabs>
          <w:tab w:val="num" w:pos="1353"/>
        </w:tabs>
        <w:jc w:val="both"/>
        <w:rPr>
          <w:iCs/>
          <w:strike/>
        </w:rPr>
      </w:pPr>
      <w:r w:rsidRPr="00CE48B4">
        <w:rPr>
          <w:strike/>
        </w:rPr>
        <w:t>asmens (-ų) duomenys, reikalingi svarstant Anykščių rajono savivaldybės apdovanojimams teikiamas kandidatūras;</w:t>
      </w:r>
    </w:p>
    <w:p w14:paraId="4E5376BF" w14:textId="77777777" w:rsidR="00546D99" w:rsidRPr="002C318F" w:rsidRDefault="00546D99" w:rsidP="00546D99">
      <w:pPr>
        <w:numPr>
          <w:ilvl w:val="1"/>
          <w:numId w:val="14"/>
        </w:numPr>
        <w:shd w:val="clear" w:color="auto" w:fill="FFFFFF"/>
        <w:tabs>
          <w:tab w:val="num" w:pos="1353"/>
        </w:tabs>
        <w:jc w:val="both"/>
        <w:rPr>
          <w:iCs/>
        </w:rPr>
      </w:pPr>
      <w:r w:rsidRPr="00CE48B4">
        <w:rPr>
          <w:strike/>
        </w:rPr>
        <w:t>kita informacija, susijusi su pareiškėjų asmens duomenimis, projektų nagrinėjimu, aiškinimu, vertinimu ir palyginimu, jeigu jos atskleidimas</w:t>
      </w:r>
      <w:r w:rsidRPr="002C318F">
        <w:t xml:space="preserve"> prieštarauja teisės aktams.</w:t>
      </w:r>
    </w:p>
    <w:p w14:paraId="72FF4F0E" w14:textId="77777777" w:rsidR="00546D99" w:rsidRPr="002C318F" w:rsidRDefault="00546D99" w:rsidP="00546D99">
      <w:pPr>
        <w:shd w:val="clear" w:color="auto" w:fill="FFFFFF"/>
        <w:jc w:val="both"/>
      </w:pPr>
    </w:p>
    <w:p w14:paraId="4788CBD7" w14:textId="77777777" w:rsidR="00546D99" w:rsidRPr="002C318F" w:rsidRDefault="00546D99" w:rsidP="00546D99">
      <w:pPr>
        <w:shd w:val="clear" w:color="auto" w:fill="FFFFFF"/>
        <w:jc w:val="both"/>
      </w:pPr>
    </w:p>
    <w:p w14:paraId="6600C567" w14:textId="77777777" w:rsidR="00546D99" w:rsidRPr="002C318F" w:rsidRDefault="00546D99" w:rsidP="00546D99">
      <w:pPr>
        <w:shd w:val="clear" w:color="auto" w:fill="FFFFFF"/>
        <w:jc w:val="both"/>
      </w:pPr>
      <w:r w:rsidRPr="002C318F">
        <w:t>_______________________</w:t>
      </w:r>
      <w:r w:rsidRPr="002C318F">
        <w:tab/>
        <w:t xml:space="preserve">                  _________________________________</w:t>
      </w:r>
    </w:p>
    <w:p w14:paraId="46A1F981" w14:textId="77777777" w:rsidR="00546D99" w:rsidRPr="00546D99" w:rsidRDefault="00546D99" w:rsidP="00546D99">
      <w:pPr>
        <w:shd w:val="clear" w:color="auto" w:fill="FFFFFF"/>
        <w:jc w:val="both"/>
      </w:pPr>
      <w:r w:rsidRPr="002C318F">
        <w:t xml:space="preserve">                 (parašas)</w:t>
      </w:r>
      <w:r w:rsidRPr="002C318F">
        <w:tab/>
      </w:r>
      <w:r w:rsidRPr="002C318F">
        <w:tab/>
      </w:r>
      <w:r w:rsidRPr="002C318F">
        <w:tab/>
        <w:t xml:space="preserve">                 (vardas ir pavardė)</w:t>
      </w:r>
    </w:p>
    <w:p w14:paraId="4EED91B8" w14:textId="77777777" w:rsidR="00546D99" w:rsidRPr="00546D99" w:rsidRDefault="00546D99" w:rsidP="00546D99">
      <w:pPr>
        <w:shd w:val="clear" w:color="auto" w:fill="FFFFFF"/>
        <w:jc w:val="both"/>
      </w:pPr>
    </w:p>
    <w:p w14:paraId="0AFC211B" w14:textId="77777777" w:rsidR="00546D99" w:rsidRPr="00546D99" w:rsidRDefault="00546D99" w:rsidP="00546D99">
      <w:pPr>
        <w:shd w:val="clear" w:color="auto" w:fill="FFFFFF"/>
        <w:jc w:val="both"/>
      </w:pPr>
    </w:p>
    <w:p w14:paraId="058EB372" w14:textId="77777777" w:rsidR="00546D99" w:rsidRPr="00546D99" w:rsidRDefault="00546D99" w:rsidP="00546D99">
      <w:pPr>
        <w:shd w:val="clear" w:color="auto" w:fill="FFFFFF"/>
        <w:jc w:val="both"/>
      </w:pPr>
    </w:p>
    <w:p w14:paraId="3E9DDE7A" w14:textId="77777777" w:rsidR="00546D99" w:rsidRDefault="00546D99" w:rsidP="00D36D65">
      <w:pPr>
        <w:shd w:val="clear" w:color="auto" w:fill="FFFFFF"/>
        <w:jc w:val="both"/>
      </w:pPr>
    </w:p>
    <w:p w14:paraId="3851ABC1" w14:textId="77777777" w:rsidR="00485736" w:rsidRDefault="00485736" w:rsidP="00D36D65">
      <w:pPr>
        <w:shd w:val="clear" w:color="auto" w:fill="FFFFFF"/>
        <w:jc w:val="both"/>
      </w:pPr>
    </w:p>
    <w:p w14:paraId="4639536C" w14:textId="77777777" w:rsidR="00485736" w:rsidRDefault="00485736" w:rsidP="00D36D65">
      <w:pPr>
        <w:shd w:val="clear" w:color="auto" w:fill="FFFFFF"/>
        <w:jc w:val="both"/>
      </w:pPr>
    </w:p>
    <w:p w14:paraId="39110BB8" w14:textId="77777777" w:rsidR="00546D99" w:rsidRDefault="00546D99" w:rsidP="00D36D65">
      <w:pPr>
        <w:shd w:val="clear" w:color="auto" w:fill="FFFFFF"/>
        <w:jc w:val="both"/>
      </w:pPr>
    </w:p>
    <w:p w14:paraId="0E8D6AB6" w14:textId="77777777" w:rsidR="00546D99" w:rsidRDefault="00546D99" w:rsidP="00D36D65">
      <w:pPr>
        <w:shd w:val="clear" w:color="auto" w:fill="FFFFFF"/>
        <w:jc w:val="both"/>
      </w:pPr>
    </w:p>
    <w:p w14:paraId="5462450F" w14:textId="77777777" w:rsidR="00747709" w:rsidRDefault="00747709" w:rsidP="00D36D65">
      <w:pPr>
        <w:shd w:val="clear" w:color="auto" w:fill="FFFFFF"/>
        <w:jc w:val="both"/>
      </w:pPr>
    </w:p>
    <w:sectPr w:rsidR="00747709" w:rsidSect="003B5C95">
      <w:pgSz w:w="11906" w:h="16838" w:code="9"/>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462"/>
    <w:multiLevelType w:val="hybridMultilevel"/>
    <w:tmpl w:val="806E620E"/>
    <w:lvl w:ilvl="0" w:tplc="D69EF570">
      <w:start w:val="12"/>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D176636"/>
    <w:multiLevelType w:val="hybridMultilevel"/>
    <w:tmpl w:val="46B87B24"/>
    <w:lvl w:ilvl="0" w:tplc="420638E6">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 w15:restartNumberingAfterBreak="0">
    <w:nsid w:val="10955A27"/>
    <w:multiLevelType w:val="hybridMultilevel"/>
    <w:tmpl w:val="9C363ACA"/>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1423D0F"/>
    <w:multiLevelType w:val="hybridMultilevel"/>
    <w:tmpl w:val="E5384ABA"/>
    <w:lvl w:ilvl="0" w:tplc="86E22F52">
      <w:start w:val="6"/>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15:restartNumberingAfterBreak="0">
    <w:nsid w:val="1D160DE5"/>
    <w:multiLevelType w:val="hybridMultilevel"/>
    <w:tmpl w:val="E3F023E2"/>
    <w:lvl w:ilvl="0" w:tplc="7F624240">
      <w:start w:val="20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02BBE"/>
    <w:multiLevelType w:val="hybridMultilevel"/>
    <w:tmpl w:val="A93270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3261D7F"/>
    <w:multiLevelType w:val="hybridMultilevel"/>
    <w:tmpl w:val="7E54C196"/>
    <w:lvl w:ilvl="0" w:tplc="C9D0C672">
      <w:start w:val="20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E106634"/>
    <w:multiLevelType w:val="hybridMultilevel"/>
    <w:tmpl w:val="3B768C88"/>
    <w:lvl w:ilvl="0" w:tplc="FFFFFFFF">
      <w:start w:val="1"/>
      <w:numFmt w:val="decimal"/>
      <w:lvlText w:val="%1."/>
      <w:lvlJc w:val="left"/>
      <w:pPr>
        <w:ind w:left="1455" w:hanging="1035"/>
      </w:pPr>
    </w:lvl>
    <w:lvl w:ilvl="1" w:tplc="FFFFFFFF">
      <w:start w:val="1"/>
      <w:numFmt w:val="lowerLetter"/>
      <w:lvlText w:val="%2."/>
      <w:lvlJc w:val="left"/>
      <w:pPr>
        <w:ind w:left="1500" w:hanging="360"/>
      </w:pPr>
    </w:lvl>
    <w:lvl w:ilvl="2" w:tplc="FFFFFFFF">
      <w:start w:val="1"/>
      <w:numFmt w:val="lowerRoman"/>
      <w:lvlText w:val="%3."/>
      <w:lvlJc w:val="right"/>
      <w:pPr>
        <w:ind w:left="2220" w:hanging="180"/>
      </w:pPr>
    </w:lvl>
    <w:lvl w:ilvl="3" w:tplc="FFFFFFFF">
      <w:start w:val="1"/>
      <w:numFmt w:val="decimal"/>
      <w:lvlText w:val="%4."/>
      <w:lvlJc w:val="left"/>
      <w:pPr>
        <w:ind w:left="2940" w:hanging="360"/>
      </w:pPr>
    </w:lvl>
    <w:lvl w:ilvl="4" w:tplc="FFFFFFFF">
      <w:start w:val="1"/>
      <w:numFmt w:val="lowerLetter"/>
      <w:lvlText w:val="%5."/>
      <w:lvlJc w:val="left"/>
      <w:pPr>
        <w:ind w:left="3660" w:hanging="360"/>
      </w:pPr>
    </w:lvl>
    <w:lvl w:ilvl="5" w:tplc="FFFFFFFF">
      <w:start w:val="1"/>
      <w:numFmt w:val="lowerRoman"/>
      <w:lvlText w:val="%6."/>
      <w:lvlJc w:val="right"/>
      <w:pPr>
        <w:ind w:left="4380" w:hanging="180"/>
      </w:pPr>
    </w:lvl>
    <w:lvl w:ilvl="6" w:tplc="FFFFFFFF">
      <w:start w:val="1"/>
      <w:numFmt w:val="decimal"/>
      <w:lvlText w:val="%7."/>
      <w:lvlJc w:val="left"/>
      <w:pPr>
        <w:ind w:left="5100" w:hanging="360"/>
      </w:pPr>
    </w:lvl>
    <w:lvl w:ilvl="7" w:tplc="FFFFFFFF">
      <w:start w:val="1"/>
      <w:numFmt w:val="lowerLetter"/>
      <w:lvlText w:val="%8."/>
      <w:lvlJc w:val="left"/>
      <w:pPr>
        <w:ind w:left="5820" w:hanging="360"/>
      </w:pPr>
    </w:lvl>
    <w:lvl w:ilvl="8" w:tplc="FFFFFFFF">
      <w:start w:val="1"/>
      <w:numFmt w:val="lowerRoman"/>
      <w:lvlText w:val="%9."/>
      <w:lvlJc w:val="right"/>
      <w:pPr>
        <w:ind w:left="6540" w:hanging="180"/>
      </w:pPr>
    </w:lvl>
  </w:abstractNum>
  <w:abstractNum w:abstractNumId="8" w15:restartNumberingAfterBreak="0">
    <w:nsid w:val="30491C58"/>
    <w:multiLevelType w:val="hybridMultilevel"/>
    <w:tmpl w:val="95BCD5B4"/>
    <w:lvl w:ilvl="0" w:tplc="FD368856">
      <w:start w:val="1"/>
      <w:numFmt w:val="decimal"/>
      <w:suff w:val="space"/>
      <w:lvlText w:val="%1."/>
      <w:lvlJc w:val="left"/>
      <w:pPr>
        <w:ind w:left="1455" w:hanging="1035"/>
      </w:pPr>
      <w:rPr>
        <w:rFonts w:hint="default"/>
      </w:r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3F12DEDC">
      <w:start w:val="1"/>
      <w:numFmt w:val="decimal"/>
      <w:lvlText w:val="%4."/>
      <w:lvlJc w:val="left"/>
      <w:pPr>
        <w:ind w:left="2940" w:hanging="360"/>
      </w:pPr>
      <w:rPr>
        <w:b/>
        <w:bCs/>
      </w:r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9" w15:restartNumberingAfterBreak="0">
    <w:nsid w:val="39116EF8"/>
    <w:multiLevelType w:val="hybridMultilevel"/>
    <w:tmpl w:val="4BF0B70A"/>
    <w:lvl w:ilvl="0" w:tplc="6130C39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A35B83"/>
    <w:multiLevelType w:val="hybridMultilevel"/>
    <w:tmpl w:val="B020695E"/>
    <w:lvl w:ilvl="0" w:tplc="C4E4FBA4">
      <w:start w:val="1"/>
      <w:numFmt w:val="decimal"/>
      <w:lvlText w:val="%1."/>
      <w:lvlJc w:val="left"/>
      <w:pPr>
        <w:ind w:left="780" w:hanging="4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82F7C"/>
    <w:multiLevelType w:val="hybridMultilevel"/>
    <w:tmpl w:val="AB8CB0B6"/>
    <w:lvl w:ilvl="0" w:tplc="04270015">
      <w:start w:val="12"/>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341C95"/>
    <w:multiLevelType w:val="hybridMultilevel"/>
    <w:tmpl w:val="554CC8BC"/>
    <w:lvl w:ilvl="0" w:tplc="14485F02">
      <w:start w:val="15"/>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3" w15:restartNumberingAfterBreak="0">
    <w:nsid w:val="43A0029B"/>
    <w:multiLevelType w:val="hybridMultilevel"/>
    <w:tmpl w:val="AAE21B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622FCC"/>
    <w:multiLevelType w:val="hybridMultilevel"/>
    <w:tmpl w:val="EFE233A2"/>
    <w:lvl w:ilvl="0" w:tplc="E3C6B5A8">
      <w:start w:val="1"/>
      <w:numFmt w:val="decimal"/>
      <w:lvlText w:val="%1."/>
      <w:lvlJc w:val="left"/>
      <w:pPr>
        <w:ind w:left="1455" w:hanging="1035"/>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5" w15:restartNumberingAfterBreak="0">
    <w:nsid w:val="48FB017D"/>
    <w:multiLevelType w:val="hybridMultilevel"/>
    <w:tmpl w:val="3B768C88"/>
    <w:lvl w:ilvl="0" w:tplc="FFFFFFFF">
      <w:start w:val="1"/>
      <w:numFmt w:val="decimal"/>
      <w:lvlText w:val="%1."/>
      <w:lvlJc w:val="left"/>
      <w:pPr>
        <w:ind w:left="1455" w:hanging="1035"/>
      </w:pPr>
    </w:lvl>
    <w:lvl w:ilvl="1" w:tplc="FFFFFFFF">
      <w:start w:val="1"/>
      <w:numFmt w:val="lowerLetter"/>
      <w:lvlText w:val="%2."/>
      <w:lvlJc w:val="left"/>
      <w:pPr>
        <w:ind w:left="1500" w:hanging="360"/>
      </w:pPr>
    </w:lvl>
    <w:lvl w:ilvl="2" w:tplc="FFFFFFFF">
      <w:start w:val="1"/>
      <w:numFmt w:val="lowerRoman"/>
      <w:lvlText w:val="%3."/>
      <w:lvlJc w:val="right"/>
      <w:pPr>
        <w:ind w:left="2220" w:hanging="180"/>
      </w:pPr>
    </w:lvl>
    <w:lvl w:ilvl="3" w:tplc="FFFFFFFF">
      <w:start w:val="1"/>
      <w:numFmt w:val="decimal"/>
      <w:lvlText w:val="%4."/>
      <w:lvlJc w:val="left"/>
      <w:pPr>
        <w:ind w:left="2940" w:hanging="360"/>
      </w:pPr>
    </w:lvl>
    <w:lvl w:ilvl="4" w:tplc="FFFFFFFF">
      <w:start w:val="1"/>
      <w:numFmt w:val="lowerLetter"/>
      <w:lvlText w:val="%5."/>
      <w:lvlJc w:val="left"/>
      <w:pPr>
        <w:ind w:left="3660" w:hanging="360"/>
      </w:pPr>
    </w:lvl>
    <w:lvl w:ilvl="5" w:tplc="FFFFFFFF">
      <w:start w:val="1"/>
      <w:numFmt w:val="lowerRoman"/>
      <w:lvlText w:val="%6."/>
      <w:lvlJc w:val="right"/>
      <w:pPr>
        <w:ind w:left="4380" w:hanging="180"/>
      </w:pPr>
    </w:lvl>
    <w:lvl w:ilvl="6" w:tplc="FFFFFFFF">
      <w:start w:val="1"/>
      <w:numFmt w:val="decimal"/>
      <w:lvlText w:val="%7."/>
      <w:lvlJc w:val="left"/>
      <w:pPr>
        <w:ind w:left="5100" w:hanging="360"/>
      </w:pPr>
    </w:lvl>
    <w:lvl w:ilvl="7" w:tplc="FFFFFFFF">
      <w:start w:val="1"/>
      <w:numFmt w:val="lowerLetter"/>
      <w:lvlText w:val="%8."/>
      <w:lvlJc w:val="left"/>
      <w:pPr>
        <w:ind w:left="5820" w:hanging="360"/>
      </w:pPr>
    </w:lvl>
    <w:lvl w:ilvl="8" w:tplc="FFFFFFFF">
      <w:start w:val="1"/>
      <w:numFmt w:val="lowerRoman"/>
      <w:lvlText w:val="%9."/>
      <w:lvlJc w:val="right"/>
      <w:pPr>
        <w:ind w:left="6540" w:hanging="180"/>
      </w:pPr>
    </w:lvl>
  </w:abstractNum>
  <w:abstractNum w:abstractNumId="16" w15:restartNumberingAfterBreak="0">
    <w:nsid w:val="4CB45B7E"/>
    <w:multiLevelType w:val="hybridMultilevel"/>
    <w:tmpl w:val="57E676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71B7DBF"/>
    <w:multiLevelType w:val="hybridMultilevel"/>
    <w:tmpl w:val="B11021AC"/>
    <w:lvl w:ilvl="0" w:tplc="0409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1B34335"/>
    <w:multiLevelType w:val="multilevel"/>
    <w:tmpl w:val="37260008"/>
    <w:lvl w:ilvl="0">
      <w:start w:val="1"/>
      <w:numFmt w:val="decimal"/>
      <w:lvlText w:val="%1."/>
      <w:lvlJc w:val="left"/>
      <w:pPr>
        <w:tabs>
          <w:tab w:val="num" w:pos="1353"/>
        </w:tabs>
        <w:ind w:left="1353" w:hanging="360"/>
      </w:pPr>
      <w:rPr>
        <w:rFonts w:ascii="Times New Roman" w:eastAsia="Times New Roman" w:hAnsi="Times New Roman" w:cs="Times New Roman"/>
        <w:strike w:val="0"/>
        <w:dstrike w:val="0"/>
        <w:u w:val="none"/>
        <w:effect w:val="none"/>
      </w:r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AD21434"/>
    <w:multiLevelType w:val="hybridMultilevel"/>
    <w:tmpl w:val="0DB8B2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1676B3"/>
    <w:multiLevelType w:val="hybridMultilevel"/>
    <w:tmpl w:val="5B3EE5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00356823">
    <w:abstractNumId w:val="8"/>
  </w:num>
  <w:num w:numId="2" w16cid:durableId="14252294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917317">
    <w:abstractNumId w:val="9"/>
  </w:num>
  <w:num w:numId="4" w16cid:durableId="146089861">
    <w:abstractNumId w:val="13"/>
  </w:num>
  <w:num w:numId="5" w16cid:durableId="1948193065">
    <w:abstractNumId w:val="8"/>
  </w:num>
  <w:num w:numId="6" w16cid:durableId="130827554">
    <w:abstractNumId w:val="14"/>
  </w:num>
  <w:num w:numId="7" w16cid:durableId="689599341">
    <w:abstractNumId w:val="3"/>
  </w:num>
  <w:num w:numId="8" w16cid:durableId="1854564531">
    <w:abstractNumId w:val="1"/>
  </w:num>
  <w:num w:numId="9" w16cid:durableId="308368724">
    <w:abstractNumId w:val="12"/>
  </w:num>
  <w:num w:numId="10" w16cid:durableId="4143996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9888089">
    <w:abstractNumId w:val="0"/>
  </w:num>
  <w:num w:numId="12" w16cid:durableId="853689512">
    <w:abstractNumId w:val="11"/>
  </w:num>
  <w:num w:numId="13" w16cid:durableId="21016344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94662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4993986">
    <w:abstractNumId w:val="4"/>
  </w:num>
  <w:num w:numId="16" w16cid:durableId="382557734">
    <w:abstractNumId w:val="20"/>
  </w:num>
  <w:num w:numId="17" w16cid:durableId="1437561163">
    <w:abstractNumId w:val="7"/>
  </w:num>
  <w:num w:numId="18" w16cid:durableId="619917085">
    <w:abstractNumId w:val="2"/>
  </w:num>
  <w:num w:numId="19" w16cid:durableId="258103980">
    <w:abstractNumId w:val="19"/>
  </w:num>
  <w:num w:numId="20" w16cid:durableId="645010161">
    <w:abstractNumId w:val="15"/>
  </w:num>
  <w:num w:numId="21" w16cid:durableId="852575632">
    <w:abstractNumId w:val="6"/>
  </w:num>
  <w:num w:numId="22" w16cid:durableId="1838381932">
    <w:abstractNumId w:val="5"/>
  </w:num>
  <w:num w:numId="23" w16cid:durableId="16923670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78"/>
    <w:rsid w:val="00007322"/>
    <w:rsid w:val="000177C9"/>
    <w:rsid w:val="000213FA"/>
    <w:rsid w:val="000217C1"/>
    <w:rsid w:val="00034C6F"/>
    <w:rsid w:val="00034CB5"/>
    <w:rsid w:val="00036F80"/>
    <w:rsid w:val="0006364D"/>
    <w:rsid w:val="00094A6B"/>
    <w:rsid w:val="00094AAD"/>
    <w:rsid w:val="000A4732"/>
    <w:rsid w:val="000B716F"/>
    <w:rsid w:val="000C3DB1"/>
    <w:rsid w:val="000D79BD"/>
    <w:rsid w:val="000D7C26"/>
    <w:rsid w:val="000E7D07"/>
    <w:rsid w:val="000F0BAD"/>
    <w:rsid w:val="000F5767"/>
    <w:rsid w:val="001126E3"/>
    <w:rsid w:val="001335BD"/>
    <w:rsid w:val="001436FC"/>
    <w:rsid w:val="001455FD"/>
    <w:rsid w:val="0015330F"/>
    <w:rsid w:val="0017700E"/>
    <w:rsid w:val="00185436"/>
    <w:rsid w:val="001B78B8"/>
    <w:rsid w:val="001C2F9F"/>
    <w:rsid w:val="001D288A"/>
    <w:rsid w:val="001E0FF5"/>
    <w:rsid w:val="001F0841"/>
    <w:rsid w:val="001F4AB4"/>
    <w:rsid w:val="002110B8"/>
    <w:rsid w:val="00212D9D"/>
    <w:rsid w:val="00213239"/>
    <w:rsid w:val="00223000"/>
    <w:rsid w:val="002425BE"/>
    <w:rsid w:val="002539E1"/>
    <w:rsid w:val="002648B7"/>
    <w:rsid w:val="00280E9B"/>
    <w:rsid w:val="0028559C"/>
    <w:rsid w:val="002C0734"/>
    <w:rsid w:val="002C2CF2"/>
    <w:rsid w:val="002C318F"/>
    <w:rsid w:val="002F6BE8"/>
    <w:rsid w:val="00320950"/>
    <w:rsid w:val="00331EDA"/>
    <w:rsid w:val="003346EA"/>
    <w:rsid w:val="003408B4"/>
    <w:rsid w:val="0036059F"/>
    <w:rsid w:val="00375125"/>
    <w:rsid w:val="003933F6"/>
    <w:rsid w:val="003943A5"/>
    <w:rsid w:val="003A3F80"/>
    <w:rsid w:val="003B5C95"/>
    <w:rsid w:val="00452B4D"/>
    <w:rsid w:val="00463BEC"/>
    <w:rsid w:val="00464EB0"/>
    <w:rsid w:val="00475ABC"/>
    <w:rsid w:val="00485736"/>
    <w:rsid w:val="00491654"/>
    <w:rsid w:val="00493E0E"/>
    <w:rsid w:val="00494E22"/>
    <w:rsid w:val="004C266E"/>
    <w:rsid w:val="004C7313"/>
    <w:rsid w:val="004D6097"/>
    <w:rsid w:val="004F521B"/>
    <w:rsid w:val="004F56B0"/>
    <w:rsid w:val="004F6442"/>
    <w:rsid w:val="00502F0A"/>
    <w:rsid w:val="00536210"/>
    <w:rsid w:val="00545801"/>
    <w:rsid w:val="00546D99"/>
    <w:rsid w:val="00546EBD"/>
    <w:rsid w:val="00556A37"/>
    <w:rsid w:val="00560455"/>
    <w:rsid w:val="00565EDD"/>
    <w:rsid w:val="00584759"/>
    <w:rsid w:val="00594AA9"/>
    <w:rsid w:val="005A0D12"/>
    <w:rsid w:val="005B5C9A"/>
    <w:rsid w:val="005C11E4"/>
    <w:rsid w:val="005C57C3"/>
    <w:rsid w:val="005D3C74"/>
    <w:rsid w:val="005D44A5"/>
    <w:rsid w:val="005D7601"/>
    <w:rsid w:val="005E2560"/>
    <w:rsid w:val="005F0673"/>
    <w:rsid w:val="00610ECA"/>
    <w:rsid w:val="0061458B"/>
    <w:rsid w:val="0062057E"/>
    <w:rsid w:val="00625875"/>
    <w:rsid w:val="00634BA1"/>
    <w:rsid w:val="00673514"/>
    <w:rsid w:val="006A6081"/>
    <w:rsid w:val="006A6478"/>
    <w:rsid w:val="006B3676"/>
    <w:rsid w:val="006C0B79"/>
    <w:rsid w:val="006C5167"/>
    <w:rsid w:val="006E49CB"/>
    <w:rsid w:val="006E6C10"/>
    <w:rsid w:val="006F2F99"/>
    <w:rsid w:val="006F586B"/>
    <w:rsid w:val="00701715"/>
    <w:rsid w:val="007152E4"/>
    <w:rsid w:val="0073033F"/>
    <w:rsid w:val="00743442"/>
    <w:rsid w:val="00747709"/>
    <w:rsid w:val="00754CA4"/>
    <w:rsid w:val="0076199F"/>
    <w:rsid w:val="00762A86"/>
    <w:rsid w:val="00764A7F"/>
    <w:rsid w:val="00770BA1"/>
    <w:rsid w:val="00781283"/>
    <w:rsid w:val="0078481E"/>
    <w:rsid w:val="007962F6"/>
    <w:rsid w:val="007A09D3"/>
    <w:rsid w:val="007C0CDA"/>
    <w:rsid w:val="007C6DDB"/>
    <w:rsid w:val="007E58D0"/>
    <w:rsid w:val="00815795"/>
    <w:rsid w:val="00815E52"/>
    <w:rsid w:val="00831F3E"/>
    <w:rsid w:val="008427E1"/>
    <w:rsid w:val="00853D5C"/>
    <w:rsid w:val="00873F2E"/>
    <w:rsid w:val="00891DE4"/>
    <w:rsid w:val="008A6245"/>
    <w:rsid w:val="008B4A19"/>
    <w:rsid w:val="008E4C0A"/>
    <w:rsid w:val="008E72E7"/>
    <w:rsid w:val="008E7A4C"/>
    <w:rsid w:val="009127FD"/>
    <w:rsid w:val="00931F78"/>
    <w:rsid w:val="009436C7"/>
    <w:rsid w:val="0095107D"/>
    <w:rsid w:val="009532EC"/>
    <w:rsid w:val="0095571C"/>
    <w:rsid w:val="00962431"/>
    <w:rsid w:val="00966577"/>
    <w:rsid w:val="009730B1"/>
    <w:rsid w:val="0097356F"/>
    <w:rsid w:val="00975A1A"/>
    <w:rsid w:val="00983E64"/>
    <w:rsid w:val="009A1216"/>
    <w:rsid w:val="009B46FC"/>
    <w:rsid w:val="00A20EC5"/>
    <w:rsid w:val="00A34584"/>
    <w:rsid w:val="00A42BBB"/>
    <w:rsid w:val="00A612E5"/>
    <w:rsid w:val="00A7146A"/>
    <w:rsid w:val="00A84057"/>
    <w:rsid w:val="00AA6FAB"/>
    <w:rsid w:val="00AB3C14"/>
    <w:rsid w:val="00AC1853"/>
    <w:rsid w:val="00AF1703"/>
    <w:rsid w:val="00AF79A1"/>
    <w:rsid w:val="00B20190"/>
    <w:rsid w:val="00B25817"/>
    <w:rsid w:val="00B35663"/>
    <w:rsid w:val="00B43571"/>
    <w:rsid w:val="00B50489"/>
    <w:rsid w:val="00B5249D"/>
    <w:rsid w:val="00B52969"/>
    <w:rsid w:val="00B669D1"/>
    <w:rsid w:val="00BA6335"/>
    <w:rsid w:val="00BA7CD1"/>
    <w:rsid w:val="00BC30E7"/>
    <w:rsid w:val="00BE5FFF"/>
    <w:rsid w:val="00BF4BB6"/>
    <w:rsid w:val="00C106FE"/>
    <w:rsid w:val="00C146AF"/>
    <w:rsid w:val="00C27F48"/>
    <w:rsid w:val="00C4415F"/>
    <w:rsid w:val="00C96ABA"/>
    <w:rsid w:val="00C9742D"/>
    <w:rsid w:val="00CA2378"/>
    <w:rsid w:val="00CA62B2"/>
    <w:rsid w:val="00CC51D1"/>
    <w:rsid w:val="00CE48B4"/>
    <w:rsid w:val="00CE4A98"/>
    <w:rsid w:val="00CF1B80"/>
    <w:rsid w:val="00D050AE"/>
    <w:rsid w:val="00D11862"/>
    <w:rsid w:val="00D22A27"/>
    <w:rsid w:val="00D318D8"/>
    <w:rsid w:val="00D36D65"/>
    <w:rsid w:val="00D57B9D"/>
    <w:rsid w:val="00D830D9"/>
    <w:rsid w:val="00DA0F0C"/>
    <w:rsid w:val="00DA5BBC"/>
    <w:rsid w:val="00DC042D"/>
    <w:rsid w:val="00DD0DEA"/>
    <w:rsid w:val="00DD256C"/>
    <w:rsid w:val="00DF3F3A"/>
    <w:rsid w:val="00DF7B5B"/>
    <w:rsid w:val="00E1119B"/>
    <w:rsid w:val="00E12141"/>
    <w:rsid w:val="00E149C5"/>
    <w:rsid w:val="00E223E4"/>
    <w:rsid w:val="00E37828"/>
    <w:rsid w:val="00E426F2"/>
    <w:rsid w:val="00E52B04"/>
    <w:rsid w:val="00E659EA"/>
    <w:rsid w:val="00E66038"/>
    <w:rsid w:val="00E67A91"/>
    <w:rsid w:val="00E8011B"/>
    <w:rsid w:val="00E93012"/>
    <w:rsid w:val="00EA5928"/>
    <w:rsid w:val="00EB6705"/>
    <w:rsid w:val="00EC2190"/>
    <w:rsid w:val="00F16DC3"/>
    <w:rsid w:val="00F2165E"/>
    <w:rsid w:val="00F3429F"/>
    <w:rsid w:val="00F3647E"/>
    <w:rsid w:val="00F43CD8"/>
    <w:rsid w:val="00F469F0"/>
    <w:rsid w:val="00F53296"/>
    <w:rsid w:val="00F53B86"/>
    <w:rsid w:val="00F53E12"/>
    <w:rsid w:val="00F64EAC"/>
    <w:rsid w:val="00F74C03"/>
    <w:rsid w:val="00F77C29"/>
    <w:rsid w:val="00F92E1F"/>
    <w:rsid w:val="00FA5843"/>
    <w:rsid w:val="00FB31CB"/>
    <w:rsid w:val="00FB6EF1"/>
    <w:rsid w:val="00FC7E9E"/>
    <w:rsid w:val="00FD0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81854"/>
  <w15:chartTrackingRefBased/>
  <w15:docId w15:val="{97034934-D71D-4EF8-B8DD-6BC5F976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2378"/>
    <w:rPr>
      <w:rFonts w:eastAsia="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Antrat">
    <w:name w:val="caption"/>
    <w:basedOn w:val="prastasis"/>
    <w:next w:val="prastasis"/>
    <w:unhideWhenUsed/>
    <w:qFormat/>
    <w:rsid w:val="00CA2378"/>
    <w:pPr>
      <w:jc w:val="center"/>
    </w:pPr>
    <w:rPr>
      <w:b/>
      <w:sz w:val="28"/>
      <w:szCs w:val="20"/>
    </w:rPr>
  </w:style>
  <w:style w:type="character" w:customStyle="1" w:styleId="Neapdorotaspaminjimas1">
    <w:name w:val="Neapdorotas paminėjimas1"/>
    <w:basedOn w:val="Numatytasispastraiposriftas"/>
    <w:uiPriority w:val="99"/>
    <w:semiHidden/>
    <w:unhideWhenUsed/>
    <w:rsid w:val="00A42BBB"/>
    <w:rPr>
      <w:color w:val="605E5C"/>
      <w:shd w:val="clear" w:color="auto" w:fill="E1DFDD"/>
    </w:rPr>
  </w:style>
  <w:style w:type="paragraph" w:styleId="Sraopastraipa">
    <w:name w:val="List Paragraph"/>
    <w:basedOn w:val="prastasis"/>
    <w:uiPriority w:val="34"/>
    <w:qFormat/>
    <w:rsid w:val="00280E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7250">
      <w:bodyDiv w:val="1"/>
      <w:marLeft w:val="0"/>
      <w:marRight w:val="0"/>
      <w:marTop w:val="0"/>
      <w:marBottom w:val="0"/>
      <w:divBdr>
        <w:top w:val="none" w:sz="0" w:space="0" w:color="auto"/>
        <w:left w:val="none" w:sz="0" w:space="0" w:color="auto"/>
        <w:bottom w:val="none" w:sz="0" w:space="0" w:color="auto"/>
        <w:right w:val="none" w:sz="0" w:space="0" w:color="auto"/>
      </w:divBdr>
    </w:div>
    <w:div w:id="350106358">
      <w:bodyDiv w:val="1"/>
      <w:marLeft w:val="0"/>
      <w:marRight w:val="0"/>
      <w:marTop w:val="0"/>
      <w:marBottom w:val="0"/>
      <w:divBdr>
        <w:top w:val="none" w:sz="0" w:space="0" w:color="auto"/>
        <w:left w:val="none" w:sz="0" w:space="0" w:color="auto"/>
        <w:bottom w:val="none" w:sz="0" w:space="0" w:color="auto"/>
        <w:right w:val="none" w:sz="0" w:space="0" w:color="auto"/>
      </w:divBdr>
    </w:div>
    <w:div w:id="362905408">
      <w:bodyDiv w:val="1"/>
      <w:marLeft w:val="0"/>
      <w:marRight w:val="0"/>
      <w:marTop w:val="0"/>
      <w:marBottom w:val="0"/>
      <w:divBdr>
        <w:top w:val="none" w:sz="0" w:space="0" w:color="auto"/>
        <w:left w:val="none" w:sz="0" w:space="0" w:color="auto"/>
        <w:bottom w:val="none" w:sz="0" w:space="0" w:color="auto"/>
        <w:right w:val="none" w:sz="0" w:space="0" w:color="auto"/>
      </w:divBdr>
    </w:div>
    <w:div w:id="732504625">
      <w:bodyDiv w:val="1"/>
      <w:marLeft w:val="0"/>
      <w:marRight w:val="0"/>
      <w:marTop w:val="0"/>
      <w:marBottom w:val="0"/>
      <w:divBdr>
        <w:top w:val="none" w:sz="0" w:space="0" w:color="auto"/>
        <w:left w:val="none" w:sz="0" w:space="0" w:color="auto"/>
        <w:bottom w:val="none" w:sz="0" w:space="0" w:color="auto"/>
        <w:right w:val="none" w:sz="0" w:space="0" w:color="auto"/>
      </w:divBdr>
    </w:div>
    <w:div w:id="797186662">
      <w:bodyDiv w:val="1"/>
      <w:marLeft w:val="0"/>
      <w:marRight w:val="0"/>
      <w:marTop w:val="0"/>
      <w:marBottom w:val="0"/>
      <w:divBdr>
        <w:top w:val="none" w:sz="0" w:space="0" w:color="auto"/>
        <w:left w:val="none" w:sz="0" w:space="0" w:color="auto"/>
        <w:bottom w:val="none" w:sz="0" w:space="0" w:color="auto"/>
        <w:right w:val="none" w:sz="0" w:space="0" w:color="auto"/>
      </w:divBdr>
    </w:div>
    <w:div w:id="864636508">
      <w:bodyDiv w:val="1"/>
      <w:marLeft w:val="0"/>
      <w:marRight w:val="0"/>
      <w:marTop w:val="0"/>
      <w:marBottom w:val="0"/>
      <w:divBdr>
        <w:top w:val="none" w:sz="0" w:space="0" w:color="auto"/>
        <w:left w:val="none" w:sz="0" w:space="0" w:color="auto"/>
        <w:bottom w:val="none" w:sz="0" w:space="0" w:color="auto"/>
        <w:right w:val="none" w:sz="0" w:space="0" w:color="auto"/>
      </w:divBdr>
    </w:div>
    <w:div w:id="1262488529">
      <w:bodyDiv w:val="1"/>
      <w:marLeft w:val="0"/>
      <w:marRight w:val="0"/>
      <w:marTop w:val="0"/>
      <w:marBottom w:val="0"/>
      <w:divBdr>
        <w:top w:val="none" w:sz="0" w:space="0" w:color="auto"/>
        <w:left w:val="none" w:sz="0" w:space="0" w:color="auto"/>
        <w:bottom w:val="none" w:sz="0" w:space="0" w:color="auto"/>
        <w:right w:val="none" w:sz="0" w:space="0" w:color="auto"/>
      </w:divBdr>
    </w:div>
    <w:div w:id="199717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nyksc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reglex\Tmp\63669531d8d94ca3bcf0e0c0ea39d04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63669531d8d94ca3bcf0e0c0ea39d048</Template>
  <TotalTime>10</TotalTime>
  <Pages>13</Pages>
  <Words>4463</Words>
  <Characters>25442</Characters>
  <Application>Microsoft Office Word</Application>
  <DocSecurity>0</DocSecurity>
  <Lines>212</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kultūros tarybos nuostatų patvirtinimo ir Anykščių rajono savivaldybės kultūros tarybos sudarymo</vt:lpstr>
      <vt:lpstr>Dėl Anykščių rajono savivaldybės kultūros tarybos nuostatų patvirtinimo ir Anykščių rajono savivaldybės kultūros tarybos sudarymo</vt:lpstr>
    </vt:vector>
  </TitlesOfParts>
  <Manager>2023-09-28</Manager>
  <Company/>
  <LinksUpToDate>false</LinksUpToDate>
  <CharactersWithSpaces>29846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kultūros tarybos nuostatų patvirtinimo ir Anykščių rajono savivaldybės kultūros tarybos sudarymo</dc:title>
  <dc:subject>1-TS-275</dc:subject>
  <dc:creator>ANYKŠČIŲ RAJONO SAVIVALDYBĖS TARYBA</dc:creator>
  <cp:keywords/>
  <cp:lastModifiedBy>Severina</cp:lastModifiedBy>
  <cp:revision>8</cp:revision>
  <cp:lastPrinted>2023-08-31T05:30:00Z</cp:lastPrinted>
  <dcterms:created xsi:type="dcterms:W3CDTF">2025-03-12T06:48:00Z</dcterms:created>
  <dcterms:modified xsi:type="dcterms:W3CDTF">2025-05-19T13:45:00Z</dcterms:modified>
  <cp:category>SPRENDIMAS</cp:category>
</cp:coreProperties>
</file>